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2594"/>
        <w:gridCol w:w="7448"/>
        <w:gridCol w:w="1578"/>
        <w:gridCol w:w="307"/>
        <w:gridCol w:w="1274"/>
        <w:gridCol w:w="1585"/>
      </w:tblGrid>
      <w:tr w:rsidR="00CF5487" w:rsidTr="00EF2287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5487" w:rsidRDefault="00CF5487" w:rsidP="00AE62FA"/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5487" w:rsidRDefault="00CF5487" w:rsidP="00AE62FA"/>
        </w:tc>
        <w:tc>
          <w:tcPr>
            <w:tcW w:w="474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5487" w:rsidRDefault="00CF5487" w:rsidP="00AE62FA">
            <w:r>
              <w:t>Приложение 1</w:t>
            </w:r>
          </w:p>
        </w:tc>
      </w:tr>
      <w:tr w:rsidR="00CF5487" w:rsidTr="003371DA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5487" w:rsidRDefault="00CF5487" w:rsidP="00AE62FA"/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5487" w:rsidRDefault="00CF5487" w:rsidP="00AE62FA"/>
        </w:tc>
        <w:tc>
          <w:tcPr>
            <w:tcW w:w="474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5487" w:rsidRDefault="00CF5487" w:rsidP="00AE62FA">
            <w:r>
              <w:t>к решению Саратовской</w:t>
            </w:r>
            <w:r>
              <w:br/>
              <w:t>городской Думы</w:t>
            </w:r>
          </w:p>
        </w:tc>
      </w:tr>
      <w:tr w:rsidR="00CF5487" w:rsidTr="000B20CE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5487" w:rsidRDefault="00CF5487" w:rsidP="00AE62FA"/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5487" w:rsidRDefault="00CF5487" w:rsidP="00AE62FA"/>
        </w:tc>
        <w:tc>
          <w:tcPr>
            <w:tcW w:w="4744" w:type="dxa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CF5487" w:rsidRDefault="00CF5487" w:rsidP="00FB2DA3">
            <w:r>
              <w:t>от</w:t>
            </w:r>
            <w:r w:rsidR="00BD3B76">
              <w:t xml:space="preserve"> 27 </w:t>
            </w:r>
            <w:r>
              <w:t>октября 2022 года № 25-270</w:t>
            </w:r>
          </w:p>
        </w:tc>
      </w:tr>
      <w:tr w:rsidR="00507041" w:rsidTr="00507041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7041" w:rsidRDefault="00507041" w:rsidP="00AE62FA"/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7041" w:rsidRDefault="00507041" w:rsidP="00AE62FA">
            <w:pPr>
              <w:jc w:val="right"/>
            </w:pP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7041" w:rsidRDefault="00507041" w:rsidP="00AE62FA">
            <w:pPr>
              <w:jc w:val="right"/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7041" w:rsidRDefault="00507041" w:rsidP="00AE62FA">
            <w:pPr>
              <w:jc w:val="right"/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7041" w:rsidRDefault="00507041" w:rsidP="00AE62FA">
            <w:pPr>
              <w:jc w:val="right"/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7041" w:rsidRDefault="00507041" w:rsidP="00AE62FA">
            <w:pPr>
              <w:jc w:val="right"/>
            </w:pPr>
          </w:p>
        </w:tc>
      </w:tr>
      <w:tr w:rsidR="00507041" w:rsidTr="00507041">
        <w:trPr>
          <w:cantSplit/>
        </w:trPr>
        <w:tc>
          <w:tcPr>
            <w:tcW w:w="147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97131" w:rsidRDefault="00D97131" w:rsidP="001230A1"/>
          <w:p w:rsidR="00507041" w:rsidRDefault="00507041" w:rsidP="00AE62FA">
            <w:pPr>
              <w:jc w:val="center"/>
            </w:pPr>
            <w:r>
              <w:t>Поступление доходов в бюджет муниципального образования «Город Саратов»</w:t>
            </w:r>
            <w:r>
              <w:br/>
              <w:t>на 2022 год и на плановый период 2023 и 2024 годов</w:t>
            </w:r>
          </w:p>
        </w:tc>
      </w:tr>
      <w:tr w:rsidR="00507041" w:rsidTr="00507041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7041" w:rsidRDefault="00507041" w:rsidP="00AE62FA">
            <w:pPr>
              <w:jc w:val="center"/>
            </w:pPr>
          </w:p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7041" w:rsidRDefault="00507041" w:rsidP="00AE62FA">
            <w:pPr>
              <w:jc w:val="center"/>
            </w:pP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7041" w:rsidRDefault="00507041" w:rsidP="00AE62FA">
            <w:pPr>
              <w:jc w:val="center"/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7041" w:rsidRDefault="00507041" w:rsidP="00AE62FA">
            <w:pPr>
              <w:jc w:val="center"/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7041" w:rsidRDefault="00507041" w:rsidP="00AE62FA">
            <w:pPr>
              <w:jc w:val="center"/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7041" w:rsidRDefault="00507041" w:rsidP="00AE62FA">
            <w:pPr>
              <w:jc w:val="center"/>
            </w:pPr>
          </w:p>
        </w:tc>
      </w:tr>
      <w:tr w:rsidR="00507041" w:rsidTr="00507041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7041" w:rsidRDefault="00507041" w:rsidP="00AE62FA"/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7041" w:rsidRDefault="00507041" w:rsidP="00AE62FA"/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7041" w:rsidRDefault="00507041" w:rsidP="00AE62FA"/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7041" w:rsidRDefault="00507041" w:rsidP="00AE62FA"/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7041" w:rsidRDefault="00507041" w:rsidP="00AE62FA"/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тыс. руб.</w:t>
            </w:r>
          </w:p>
        </w:tc>
      </w:tr>
      <w:tr w:rsidR="00507041" w:rsidTr="00507041">
        <w:trPr>
          <w:cantSplit/>
          <w:trHeight w:val="285"/>
        </w:trPr>
        <w:tc>
          <w:tcPr>
            <w:tcW w:w="25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041" w:rsidRDefault="00507041" w:rsidP="00AE62FA">
            <w:pPr>
              <w:jc w:val="center"/>
            </w:pPr>
            <w:r>
              <w:t>Код</w:t>
            </w:r>
          </w:p>
        </w:tc>
        <w:tc>
          <w:tcPr>
            <w:tcW w:w="744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07041" w:rsidRDefault="00507041" w:rsidP="00AE62FA">
            <w:pPr>
              <w:jc w:val="center"/>
            </w:pPr>
            <w:r>
              <w:t>Наименование</w:t>
            </w:r>
          </w:p>
        </w:tc>
        <w:tc>
          <w:tcPr>
            <w:tcW w:w="15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07041" w:rsidRDefault="00507041" w:rsidP="00AE62FA">
            <w:pPr>
              <w:jc w:val="center"/>
            </w:pPr>
            <w:r>
              <w:t>2022 год</w:t>
            </w:r>
          </w:p>
        </w:tc>
        <w:tc>
          <w:tcPr>
            <w:tcW w:w="15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041" w:rsidRDefault="00507041" w:rsidP="00AE62FA">
            <w:pPr>
              <w:jc w:val="center"/>
            </w:pPr>
            <w:r>
              <w:t>2023 год</w:t>
            </w:r>
          </w:p>
        </w:tc>
        <w:tc>
          <w:tcPr>
            <w:tcW w:w="158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041" w:rsidRDefault="00507041" w:rsidP="00AE62FA">
            <w:pPr>
              <w:jc w:val="center"/>
            </w:pPr>
            <w:r>
              <w:t>2024 год</w:t>
            </w:r>
          </w:p>
        </w:tc>
      </w:tr>
      <w:tr w:rsidR="00507041" w:rsidTr="00507041">
        <w:trPr>
          <w:cantSplit/>
          <w:trHeight w:val="285"/>
        </w:trPr>
        <w:tc>
          <w:tcPr>
            <w:tcW w:w="25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041" w:rsidRDefault="00507041" w:rsidP="00AE62FA"/>
        </w:tc>
        <w:tc>
          <w:tcPr>
            <w:tcW w:w="7448" w:type="dxa"/>
            <w:vMerge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:rsidR="00507041" w:rsidRDefault="00507041" w:rsidP="00AE62FA"/>
        </w:tc>
        <w:tc>
          <w:tcPr>
            <w:tcW w:w="1578" w:type="dxa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07041" w:rsidRDefault="00507041" w:rsidP="00AE62FA"/>
        </w:tc>
        <w:tc>
          <w:tcPr>
            <w:tcW w:w="1581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041" w:rsidRDefault="00507041" w:rsidP="00AE62FA"/>
        </w:tc>
        <w:tc>
          <w:tcPr>
            <w:tcW w:w="1585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041" w:rsidRDefault="00507041" w:rsidP="00AE62FA"/>
        </w:tc>
      </w:tr>
    </w:tbl>
    <w:p w:rsidR="00507041" w:rsidRPr="00507041" w:rsidRDefault="00507041">
      <w:pPr>
        <w:rPr>
          <w:sz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594"/>
        <w:gridCol w:w="7448"/>
        <w:gridCol w:w="1578"/>
        <w:gridCol w:w="307"/>
        <w:gridCol w:w="1274"/>
        <w:gridCol w:w="1585"/>
      </w:tblGrid>
      <w:tr w:rsidR="00507041" w:rsidTr="00507041">
        <w:trPr>
          <w:cantSplit/>
          <w:tblHeader/>
        </w:trPr>
        <w:tc>
          <w:tcPr>
            <w:tcW w:w="25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07041" w:rsidRDefault="00507041" w:rsidP="00AE62FA">
            <w:pPr>
              <w:jc w:val="center"/>
            </w:pPr>
            <w:r>
              <w:t>1</w:t>
            </w:r>
          </w:p>
        </w:tc>
        <w:tc>
          <w:tcPr>
            <w:tcW w:w="74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07041" w:rsidRDefault="00507041" w:rsidP="00AE62FA">
            <w:pPr>
              <w:jc w:val="center"/>
            </w:pPr>
            <w:r>
              <w:t>2</w:t>
            </w:r>
          </w:p>
        </w:tc>
        <w:tc>
          <w:tcPr>
            <w:tcW w:w="15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07041" w:rsidRDefault="00507041" w:rsidP="00AE62FA">
            <w:pPr>
              <w:jc w:val="center"/>
            </w:pPr>
            <w:r>
              <w:t>3</w:t>
            </w:r>
          </w:p>
        </w:tc>
        <w:tc>
          <w:tcPr>
            <w:tcW w:w="158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07041" w:rsidRDefault="00507041" w:rsidP="00AE62FA">
            <w:pPr>
              <w:jc w:val="center"/>
            </w:pPr>
            <w:r>
              <w:t>4</w:t>
            </w:r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07041" w:rsidRDefault="00507041" w:rsidP="00AE62FA">
            <w:pPr>
              <w:jc w:val="center"/>
            </w:pPr>
            <w:r>
              <w:t>5</w:t>
            </w:r>
          </w:p>
        </w:tc>
      </w:tr>
      <w:tr w:rsidR="00507041" w:rsidTr="00507041">
        <w:trPr>
          <w:cantSplit/>
        </w:trPr>
        <w:tc>
          <w:tcPr>
            <w:tcW w:w="2594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507041" w:rsidRDefault="00507041" w:rsidP="00AE62FA">
            <w:pPr>
              <w:jc w:val="center"/>
            </w:pPr>
            <w:r>
              <w:t xml:space="preserve">1 00 00000 00 0000 000 </w:t>
            </w:r>
          </w:p>
        </w:tc>
        <w:tc>
          <w:tcPr>
            <w:tcW w:w="7448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507041" w:rsidRDefault="00507041" w:rsidP="00AE62FA">
            <w:r>
              <w:t>НАЛОГОВЫЕ И НЕНАЛОГОВЫЕ ДОХОДЫ</w:t>
            </w:r>
          </w:p>
        </w:tc>
        <w:tc>
          <w:tcPr>
            <w:tcW w:w="157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10 486 738,9</w:t>
            </w:r>
          </w:p>
        </w:tc>
        <w:tc>
          <w:tcPr>
            <w:tcW w:w="158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10 293 791,0</w:t>
            </w:r>
          </w:p>
        </w:tc>
        <w:tc>
          <w:tcPr>
            <w:tcW w:w="1585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10 906 185,2</w:t>
            </w:r>
          </w:p>
        </w:tc>
      </w:tr>
      <w:tr w:rsidR="00507041" w:rsidTr="00507041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07041" w:rsidRDefault="00507041" w:rsidP="00AE62FA">
            <w:pPr>
              <w:jc w:val="center"/>
            </w:pPr>
            <w:r>
              <w:t xml:space="preserve">1 01 00000 00 0000 000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507041" w:rsidRDefault="00507041" w:rsidP="00AE62FA">
            <w:r>
              <w:t>НАЛОГИ НА ПРИБЫЛЬ, ДОХОДЫ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6 400 000,0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6 654 384,0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7 153 458,0</w:t>
            </w:r>
          </w:p>
        </w:tc>
      </w:tr>
      <w:tr w:rsidR="00507041" w:rsidTr="00507041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07041" w:rsidRDefault="00507041" w:rsidP="00AE62FA">
            <w:pPr>
              <w:jc w:val="center"/>
            </w:pPr>
            <w:r>
              <w:t xml:space="preserve">1 01 02000 01 0000 110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507041" w:rsidRDefault="00507041" w:rsidP="00AE62FA">
            <w:r>
              <w:t>Налог на доходы физических лиц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6 400 000,0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6 654 384,0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7 153 458,0</w:t>
            </w:r>
          </w:p>
        </w:tc>
      </w:tr>
      <w:tr w:rsidR="00507041" w:rsidTr="00507041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07041" w:rsidRDefault="00507041" w:rsidP="00AE62FA">
            <w:pPr>
              <w:jc w:val="center"/>
            </w:pPr>
            <w:r>
              <w:t xml:space="preserve">1 03 00000 00 0000 000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507041" w:rsidRDefault="00507041" w:rsidP="00AE62FA">
            <w: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86 752,8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64 199,0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65 976,2</w:t>
            </w:r>
          </w:p>
        </w:tc>
      </w:tr>
      <w:tr w:rsidR="00507041" w:rsidTr="00507041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07041" w:rsidRDefault="00507041" w:rsidP="00AE62FA">
            <w:pPr>
              <w:jc w:val="center"/>
            </w:pPr>
            <w:r>
              <w:t xml:space="preserve">1 03 02000 01 0000 110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507041" w:rsidRDefault="00507041" w:rsidP="00AE62FA">
            <w: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86 752,8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64 199,0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65 976,2</w:t>
            </w:r>
          </w:p>
        </w:tc>
      </w:tr>
      <w:tr w:rsidR="00507041" w:rsidTr="00507041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07041" w:rsidRDefault="00507041" w:rsidP="00AE62FA">
            <w:pPr>
              <w:jc w:val="center"/>
            </w:pPr>
            <w:r>
              <w:t xml:space="preserve">1 05 00000 00 0000 000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507041" w:rsidRDefault="00507041" w:rsidP="00AE62FA">
            <w:r>
              <w:t>НАЛОГИ НА СОВОКУПНЫЙ ДОХОД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263 766,0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209 271,0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217 372,0</w:t>
            </w:r>
          </w:p>
        </w:tc>
      </w:tr>
      <w:tr w:rsidR="00507041" w:rsidTr="00507041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07041" w:rsidRDefault="00507041" w:rsidP="00AE62FA">
            <w:pPr>
              <w:jc w:val="center"/>
            </w:pPr>
            <w:r>
              <w:t xml:space="preserve">1 05 02000 02 0000 110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507041" w:rsidRDefault="00507041" w:rsidP="00AE62FA">
            <w:r>
              <w:t>Единый налог на вмененный доход для отдельных видов деятельности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4 500,0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6 766,0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6 969,0</w:t>
            </w:r>
          </w:p>
        </w:tc>
      </w:tr>
      <w:tr w:rsidR="00507041" w:rsidTr="00507041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07041" w:rsidRDefault="00507041" w:rsidP="00AE62FA">
            <w:pPr>
              <w:jc w:val="center"/>
            </w:pPr>
            <w:r>
              <w:t xml:space="preserve">1 05 03000 01 0000 110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507041" w:rsidRDefault="00507041" w:rsidP="00AE62FA">
            <w:r>
              <w:t>Единый сельскохозяйственный налог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33 580,0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34 814,0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36 172,0</w:t>
            </w:r>
          </w:p>
        </w:tc>
      </w:tr>
      <w:tr w:rsidR="00507041" w:rsidTr="00507041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07041" w:rsidRDefault="00507041" w:rsidP="00AE62FA">
            <w:pPr>
              <w:jc w:val="center"/>
            </w:pPr>
            <w:r>
              <w:t xml:space="preserve">1 05 04010 02 0000 110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507041" w:rsidRDefault="00507041" w:rsidP="00AE62FA">
            <w: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225 686,0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167 691,0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174 231,0</w:t>
            </w:r>
          </w:p>
        </w:tc>
      </w:tr>
      <w:tr w:rsidR="00507041" w:rsidTr="00507041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07041" w:rsidRDefault="00507041" w:rsidP="00AE62FA">
            <w:pPr>
              <w:jc w:val="center"/>
            </w:pPr>
            <w:r>
              <w:t xml:space="preserve">1 06 00000 00 0000 000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507041" w:rsidRDefault="00507041" w:rsidP="00AE62FA">
            <w:r>
              <w:t>НАЛОГИ НА ИМУЩЕСТВО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2 523 770,4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2 440 780,0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2 529 254,0</w:t>
            </w:r>
          </w:p>
        </w:tc>
      </w:tr>
      <w:tr w:rsidR="00507041" w:rsidTr="00507041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07041" w:rsidRDefault="00507041" w:rsidP="00AE62FA">
            <w:pPr>
              <w:jc w:val="center"/>
            </w:pPr>
            <w:r>
              <w:t xml:space="preserve">1 06 01020 04 0000 110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507041" w:rsidRDefault="00507041" w:rsidP="00AE62FA">
            <w:r>
              <w:t>Налог на имущество физических лиц, взимаемый по 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679 762,0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675 644,0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703 255,0</w:t>
            </w:r>
          </w:p>
        </w:tc>
      </w:tr>
      <w:tr w:rsidR="00507041" w:rsidTr="00507041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07041" w:rsidRDefault="00507041" w:rsidP="00AE62FA">
            <w:pPr>
              <w:jc w:val="center"/>
            </w:pPr>
            <w:r>
              <w:t xml:space="preserve">1 06 04000 02 0000 110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507041" w:rsidRDefault="00507041" w:rsidP="00AE62FA">
            <w:r>
              <w:t>Транспортный налог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1 329 273,0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1 320 143,0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1 373 974,0</w:t>
            </w:r>
          </w:p>
        </w:tc>
      </w:tr>
      <w:tr w:rsidR="00507041" w:rsidTr="00507041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07041" w:rsidRDefault="00507041" w:rsidP="00AE62FA">
            <w:pPr>
              <w:jc w:val="center"/>
            </w:pPr>
            <w:r>
              <w:t xml:space="preserve">1 06 06000 00 0000 110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507041" w:rsidRDefault="00507041" w:rsidP="00AE62FA">
            <w:r>
              <w:t>Земельный налог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514 735,4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444 993,0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452 025,0</w:t>
            </w:r>
          </w:p>
        </w:tc>
      </w:tr>
      <w:tr w:rsidR="00507041" w:rsidTr="00507041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07041" w:rsidRDefault="00507041" w:rsidP="00AE62FA">
            <w:pPr>
              <w:jc w:val="center"/>
            </w:pPr>
            <w:r>
              <w:t xml:space="preserve">1 08 00000 00 0000 000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507041" w:rsidRDefault="00507041" w:rsidP="00AE62FA">
            <w:r>
              <w:t>ГОСУДАРСТВЕННАЯ ПОШЛИНА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222 659,8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252 343,9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268 148,9</w:t>
            </w:r>
          </w:p>
        </w:tc>
      </w:tr>
      <w:tr w:rsidR="00507041" w:rsidTr="00507041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07041" w:rsidRDefault="00507041" w:rsidP="00AE62FA">
            <w:pPr>
              <w:jc w:val="center"/>
            </w:pPr>
            <w:r>
              <w:lastRenderedPageBreak/>
              <w:t xml:space="preserve">1 11 00000 00 0000 000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507041" w:rsidRDefault="00507041" w:rsidP="00AE62FA">
            <w: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646 435,4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587 890,4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586 422,9</w:t>
            </w:r>
          </w:p>
        </w:tc>
      </w:tr>
      <w:tr w:rsidR="00507041" w:rsidTr="00507041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07041" w:rsidRDefault="00507041" w:rsidP="00AE62FA">
            <w:pPr>
              <w:jc w:val="center"/>
            </w:pPr>
            <w:r>
              <w:t xml:space="preserve">1 11 01040 04 0000 120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507041" w:rsidRDefault="00507041" w:rsidP="00AE62FA">
            <w: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7 371,3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 </w:t>
            </w:r>
          </w:p>
        </w:tc>
      </w:tr>
      <w:tr w:rsidR="00507041" w:rsidTr="00507041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07041" w:rsidRDefault="00507041" w:rsidP="00AE62FA">
            <w:pPr>
              <w:jc w:val="center"/>
            </w:pPr>
            <w:r>
              <w:t xml:space="preserve">1 11 05000 00 0000 120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507041" w:rsidRDefault="00507041" w:rsidP="00AE62FA">
            <w:r>
              <w:t xml:space="preserve"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497 976,9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471 646,6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471 646,6</w:t>
            </w:r>
          </w:p>
        </w:tc>
      </w:tr>
      <w:tr w:rsidR="00507041" w:rsidTr="00507041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07041" w:rsidRDefault="00507041" w:rsidP="00AE62FA">
            <w:pPr>
              <w:jc w:val="center"/>
            </w:pPr>
            <w:r>
              <w:t xml:space="preserve">1 11 05012 04 0000 120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507041" w:rsidRDefault="00507041" w:rsidP="00AE62FA">
            <w: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366 814,4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360 574,4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360 574,4</w:t>
            </w:r>
          </w:p>
        </w:tc>
      </w:tr>
      <w:tr w:rsidR="00507041" w:rsidTr="00507041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07041" w:rsidRDefault="00507041" w:rsidP="00AE62FA">
            <w:pPr>
              <w:jc w:val="center"/>
            </w:pPr>
            <w:r>
              <w:t xml:space="preserve">1 11 05024 04 0000 120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507041" w:rsidRDefault="00507041" w:rsidP="00AE62FA">
            <w: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44 980,0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25 000,0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25 000,0</w:t>
            </w:r>
          </w:p>
        </w:tc>
      </w:tr>
      <w:tr w:rsidR="00507041" w:rsidTr="00507041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07041" w:rsidRDefault="00507041" w:rsidP="00AE62FA">
            <w:pPr>
              <w:jc w:val="center"/>
            </w:pPr>
            <w:r>
              <w:t xml:space="preserve">1 11 05034 04 0000 120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507041" w:rsidRDefault="00507041" w:rsidP="00AE62FA">
            <w: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164,7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118,3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118,3</w:t>
            </w:r>
          </w:p>
        </w:tc>
      </w:tr>
      <w:tr w:rsidR="00507041" w:rsidTr="00507041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07041" w:rsidRDefault="00507041" w:rsidP="00AE62FA">
            <w:pPr>
              <w:jc w:val="center"/>
            </w:pPr>
            <w:r>
              <w:t xml:space="preserve">1 11 05074 04 0000 120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507041" w:rsidRDefault="00507041" w:rsidP="00AE62FA">
            <w: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86 017,8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85 953,9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85 953,9</w:t>
            </w:r>
          </w:p>
        </w:tc>
      </w:tr>
      <w:tr w:rsidR="00507041" w:rsidTr="00507041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07041" w:rsidRDefault="00507041" w:rsidP="00AE62FA">
            <w:pPr>
              <w:jc w:val="center"/>
            </w:pPr>
            <w:r>
              <w:lastRenderedPageBreak/>
              <w:t xml:space="preserve">1 11 05312 04 0000 120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507041" w:rsidRDefault="00507041" w:rsidP="00AE62FA">
            <w: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6,2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 </w:t>
            </w:r>
          </w:p>
        </w:tc>
      </w:tr>
      <w:tr w:rsidR="00507041" w:rsidTr="00507041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07041" w:rsidRDefault="00507041" w:rsidP="00AE62FA">
            <w:pPr>
              <w:jc w:val="center"/>
            </w:pPr>
            <w:r>
              <w:t xml:space="preserve">1 11 05324 04 0000 120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507041" w:rsidRDefault="00507041" w:rsidP="00AE62FA">
            <w: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1,6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 </w:t>
            </w:r>
          </w:p>
        </w:tc>
      </w:tr>
      <w:tr w:rsidR="00507041" w:rsidTr="00507041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07041" w:rsidRDefault="00507041" w:rsidP="00AE62FA">
            <w:pPr>
              <w:jc w:val="center"/>
            </w:pPr>
            <w:r>
              <w:t xml:space="preserve">1 11 07014 04 0000 120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507041" w:rsidRDefault="00507041" w:rsidP="00AE62FA">
            <w: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10 124,3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4 797,5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4 874,0</w:t>
            </w:r>
          </w:p>
        </w:tc>
      </w:tr>
      <w:tr w:rsidR="00507041" w:rsidTr="00507041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07041" w:rsidRDefault="00507041" w:rsidP="00AE62FA">
            <w:pPr>
              <w:jc w:val="center"/>
            </w:pPr>
            <w:r>
              <w:t xml:space="preserve">1 11 09044 04 0000 120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507041" w:rsidRDefault="00507041" w:rsidP="00AE62FA">
            <w: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87 229,6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70 533,0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68 989,0</w:t>
            </w:r>
          </w:p>
        </w:tc>
      </w:tr>
      <w:tr w:rsidR="00507041" w:rsidTr="00507041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07041" w:rsidRDefault="00507041" w:rsidP="00AE62FA">
            <w:pPr>
              <w:jc w:val="center"/>
            </w:pPr>
            <w:r>
              <w:t xml:space="preserve">1 11 09080 04 0000 120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507041" w:rsidRDefault="00507041" w:rsidP="00AE62FA">
            <w: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43 725,5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40 913,3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40 913,3</w:t>
            </w:r>
          </w:p>
        </w:tc>
      </w:tr>
      <w:tr w:rsidR="00507041" w:rsidTr="00507041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07041" w:rsidRDefault="00507041" w:rsidP="00AE62FA">
            <w:pPr>
              <w:jc w:val="center"/>
            </w:pPr>
            <w:r>
              <w:t xml:space="preserve">1 12 00000 00 0000 000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507041" w:rsidRDefault="00507041" w:rsidP="00AE62FA">
            <w:r>
              <w:t>ПЛАТЕЖИ ПРИ ПОЛЬЗОВАНИИ ПРИРОДНЫМИ РЕСУРСАМИ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14 362,2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16 613,9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17 227,6</w:t>
            </w:r>
          </w:p>
        </w:tc>
      </w:tr>
      <w:tr w:rsidR="00507041" w:rsidTr="00507041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07041" w:rsidRDefault="00507041" w:rsidP="00AE62FA">
            <w:pPr>
              <w:jc w:val="center"/>
            </w:pPr>
            <w:r>
              <w:t xml:space="preserve">1 12 01000 01 0000 120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507041" w:rsidRDefault="00507041" w:rsidP="00AE62FA">
            <w:r>
              <w:t>Плата за негативное воздействие на окружающую среду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14 362,2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16 613,9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17 227,6</w:t>
            </w:r>
          </w:p>
        </w:tc>
      </w:tr>
      <w:tr w:rsidR="00507041" w:rsidTr="00507041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07041" w:rsidRDefault="00507041" w:rsidP="00AE62FA">
            <w:pPr>
              <w:jc w:val="center"/>
            </w:pPr>
            <w:r>
              <w:t xml:space="preserve">1 13 00000 00 0000 000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507041" w:rsidRDefault="00507041" w:rsidP="00AE62FA">
            <w:r>
              <w:t>ДОХОДЫ ОТ ОКАЗАНИЯ ПЛАТНЫХ УСЛУГ И КОМПЕНСАЦИИ ЗАТРАТ ГОСУДАРСТВА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103 870,2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1 088,1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1 120,5</w:t>
            </w:r>
          </w:p>
        </w:tc>
      </w:tr>
      <w:tr w:rsidR="00507041" w:rsidTr="00507041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07041" w:rsidRDefault="00507041" w:rsidP="00AE62FA">
            <w:pPr>
              <w:jc w:val="center"/>
            </w:pPr>
            <w:r>
              <w:lastRenderedPageBreak/>
              <w:t xml:space="preserve">1 13 01994 04 0000 130 </w:t>
            </w:r>
          </w:p>
        </w:tc>
        <w:tc>
          <w:tcPr>
            <w:tcW w:w="7448" w:type="dxa"/>
            <w:shd w:val="clear" w:color="auto" w:fill="auto"/>
            <w:hideMark/>
          </w:tcPr>
          <w:p w:rsidR="00507041" w:rsidRDefault="00507041" w:rsidP="00AE62FA">
            <w: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84 800,0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 </w:t>
            </w:r>
          </w:p>
        </w:tc>
      </w:tr>
      <w:tr w:rsidR="00507041" w:rsidTr="00507041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07041" w:rsidRDefault="00507041" w:rsidP="00AE62FA">
            <w:pPr>
              <w:jc w:val="center"/>
            </w:pPr>
            <w:r>
              <w:t xml:space="preserve">1 13 02064 04 0000 130 </w:t>
            </w:r>
          </w:p>
        </w:tc>
        <w:tc>
          <w:tcPr>
            <w:tcW w:w="7448" w:type="dxa"/>
            <w:shd w:val="clear" w:color="auto" w:fill="auto"/>
            <w:hideMark/>
          </w:tcPr>
          <w:p w:rsidR="00507041" w:rsidRDefault="00507041" w:rsidP="00AE62FA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1 054,5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1 088,1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1 120,5</w:t>
            </w:r>
          </w:p>
        </w:tc>
      </w:tr>
      <w:tr w:rsidR="00507041" w:rsidTr="00507041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07041" w:rsidRDefault="00507041" w:rsidP="00AE62FA">
            <w:pPr>
              <w:jc w:val="center"/>
            </w:pPr>
            <w:r>
              <w:t xml:space="preserve">1 13 02994 04 0000 130 </w:t>
            </w:r>
          </w:p>
        </w:tc>
        <w:tc>
          <w:tcPr>
            <w:tcW w:w="7448" w:type="dxa"/>
            <w:shd w:val="clear" w:color="auto" w:fill="auto"/>
            <w:hideMark/>
          </w:tcPr>
          <w:p w:rsidR="00507041" w:rsidRDefault="00507041" w:rsidP="00AE62FA">
            <w:r>
              <w:t xml:space="preserve">Прочие доходы от компенсации затрат  бюджетов городских округов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18 015,7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 </w:t>
            </w:r>
          </w:p>
        </w:tc>
      </w:tr>
      <w:tr w:rsidR="00507041" w:rsidTr="00507041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07041" w:rsidRDefault="00507041" w:rsidP="00AE62FA">
            <w:pPr>
              <w:jc w:val="center"/>
            </w:pPr>
            <w:r>
              <w:t xml:space="preserve">1 14 00000 00 0000 000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507041" w:rsidRDefault="00507041" w:rsidP="00AE62FA">
            <w:r>
              <w:t>ДОХОДЫ ОТ ПРОДАЖИ МАТЕРИАЛЬНЫХ И НЕМАТЕРИАЛЬНЫХ АКТИВОВ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154 557,5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42 200,0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42 160,0</w:t>
            </w:r>
          </w:p>
        </w:tc>
      </w:tr>
      <w:tr w:rsidR="00507041" w:rsidTr="00507041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07041" w:rsidRDefault="00507041" w:rsidP="00AE62FA">
            <w:pPr>
              <w:jc w:val="center"/>
            </w:pPr>
            <w:r>
              <w:t xml:space="preserve">1 14 02040 04 0000 410 </w:t>
            </w:r>
          </w:p>
        </w:tc>
        <w:tc>
          <w:tcPr>
            <w:tcW w:w="7448" w:type="dxa"/>
            <w:shd w:val="clear" w:color="auto" w:fill="auto"/>
            <w:hideMark/>
          </w:tcPr>
          <w:p w:rsidR="00507041" w:rsidRDefault="00507041" w:rsidP="00AE62FA">
            <w: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85 575,7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10 050,0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10 010,0</w:t>
            </w:r>
          </w:p>
        </w:tc>
      </w:tr>
      <w:tr w:rsidR="00507041" w:rsidTr="00507041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07041" w:rsidRDefault="00507041" w:rsidP="00AE62FA">
            <w:pPr>
              <w:jc w:val="center"/>
            </w:pPr>
            <w:r>
              <w:t xml:space="preserve">1 14 02040 04 0000 440 </w:t>
            </w:r>
          </w:p>
        </w:tc>
        <w:tc>
          <w:tcPr>
            <w:tcW w:w="7448" w:type="dxa"/>
            <w:shd w:val="clear" w:color="auto" w:fill="auto"/>
            <w:hideMark/>
          </w:tcPr>
          <w:p w:rsidR="00507041" w:rsidRDefault="00507041" w:rsidP="00AE62FA">
            <w:r>
              <w:t>Доходы от реализации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931,8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 </w:t>
            </w:r>
          </w:p>
        </w:tc>
      </w:tr>
      <w:tr w:rsidR="00507041" w:rsidTr="00507041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07041" w:rsidRDefault="00507041" w:rsidP="00AE62FA">
            <w:pPr>
              <w:jc w:val="center"/>
            </w:pPr>
            <w:r>
              <w:t xml:space="preserve">1 14 06012 04 0000 430 </w:t>
            </w:r>
          </w:p>
        </w:tc>
        <w:tc>
          <w:tcPr>
            <w:tcW w:w="7448" w:type="dxa"/>
            <w:shd w:val="clear" w:color="auto" w:fill="auto"/>
            <w:hideMark/>
          </w:tcPr>
          <w:p w:rsidR="00507041" w:rsidRDefault="00507041" w:rsidP="00AE62FA">
            <w: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64 378,6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30 000,0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30 000,0</w:t>
            </w:r>
          </w:p>
        </w:tc>
      </w:tr>
      <w:tr w:rsidR="00507041" w:rsidTr="00507041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07041" w:rsidRDefault="00507041" w:rsidP="00AE62FA">
            <w:pPr>
              <w:jc w:val="center"/>
            </w:pPr>
            <w:r>
              <w:t xml:space="preserve">1 14 06024 04 0000 430 </w:t>
            </w:r>
          </w:p>
        </w:tc>
        <w:tc>
          <w:tcPr>
            <w:tcW w:w="7448" w:type="dxa"/>
            <w:shd w:val="clear" w:color="auto" w:fill="auto"/>
            <w:hideMark/>
          </w:tcPr>
          <w:p w:rsidR="00507041" w:rsidRDefault="00507041" w:rsidP="00AE62FA">
            <w: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150,0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150,0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150,0</w:t>
            </w:r>
          </w:p>
        </w:tc>
      </w:tr>
      <w:tr w:rsidR="00507041" w:rsidTr="00507041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07041" w:rsidRDefault="00507041" w:rsidP="00AE62FA">
            <w:pPr>
              <w:jc w:val="center"/>
            </w:pPr>
            <w:r>
              <w:t xml:space="preserve">1 14 06312 04 0000 430 </w:t>
            </w:r>
          </w:p>
        </w:tc>
        <w:tc>
          <w:tcPr>
            <w:tcW w:w="7448" w:type="dxa"/>
            <w:shd w:val="clear" w:color="auto" w:fill="auto"/>
            <w:hideMark/>
          </w:tcPr>
          <w:p w:rsidR="00507041" w:rsidRDefault="00507041" w:rsidP="00AE62FA">
            <w: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3 521,4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2 000,0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2 000,0</w:t>
            </w:r>
          </w:p>
        </w:tc>
      </w:tr>
      <w:tr w:rsidR="00507041" w:rsidTr="00507041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07041" w:rsidRDefault="00507041" w:rsidP="00AE62FA">
            <w:pPr>
              <w:jc w:val="center"/>
            </w:pPr>
            <w:r>
              <w:t xml:space="preserve">1 16 00000 00 0000 000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507041" w:rsidRDefault="00507041" w:rsidP="00AE62FA">
            <w:r>
              <w:t>ШТРАФЫ, САНКЦИИ, ВОЗМЕЩЕНИЕ УЩЕРБА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70 564,6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25 020,7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25 045,1</w:t>
            </w:r>
          </w:p>
        </w:tc>
      </w:tr>
      <w:tr w:rsidR="00507041" w:rsidTr="00507041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07041" w:rsidRDefault="00507041" w:rsidP="00AE62FA">
            <w:pPr>
              <w:jc w:val="center"/>
            </w:pPr>
            <w:r>
              <w:t xml:space="preserve">2 00 00000 00 0000 000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507041" w:rsidRDefault="00507041" w:rsidP="00AE62FA">
            <w:r>
              <w:t>БЕЗВОЗМЕЗДНЫЕ ПОСТУПЛЕНИЯ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14 830 709,6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10 556 572,4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10 565 448,2</w:t>
            </w:r>
          </w:p>
        </w:tc>
      </w:tr>
      <w:tr w:rsidR="00507041" w:rsidTr="00507041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07041" w:rsidRDefault="00507041" w:rsidP="00AE62FA">
            <w:pPr>
              <w:jc w:val="center"/>
            </w:pPr>
            <w:r>
              <w:lastRenderedPageBreak/>
              <w:t xml:space="preserve">2 02 00000 00 0000 000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507041" w:rsidRDefault="00507041" w:rsidP="00AE62FA">
            <w: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14 846 273,8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10 556 572,4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10 565 448,2</w:t>
            </w:r>
          </w:p>
        </w:tc>
      </w:tr>
      <w:tr w:rsidR="00507041" w:rsidTr="00507041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07041" w:rsidRDefault="00507041" w:rsidP="00AE62FA">
            <w:pPr>
              <w:jc w:val="center"/>
            </w:pPr>
            <w:r>
              <w:t xml:space="preserve">2 02 10000 00 0000 150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507041" w:rsidRDefault="00507041" w:rsidP="00AE62FA">
            <w:r>
              <w:t xml:space="preserve">Дотации бюджетам бюджетной системы Российской Федерации 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64 625,1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 </w:t>
            </w:r>
          </w:p>
        </w:tc>
      </w:tr>
      <w:tr w:rsidR="00507041" w:rsidTr="00507041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07041" w:rsidRDefault="00507041" w:rsidP="00AE62FA">
            <w:pPr>
              <w:jc w:val="center"/>
            </w:pPr>
            <w:r>
              <w:t xml:space="preserve">2 02 19999 04 0000 150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507041" w:rsidRDefault="00507041" w:rsidP="00AE62FA">
            <w:r>
              <w:t>Прочие дотации бюджетам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64 625,1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 </w:t>
            </w:r>
          </w:p>
        </w:tc>
      </w:tr>
      <w:tr w:rsidR="00507041" w:rsidTr="00507041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07041" w:rsidRDefault="00507041" w:rsidP="00AE62FA">
            <w:pPr>
              <w:jc w:val="center"/>
            </w:pPr>
            <w:r>
              <w:t xml:space="preserve">2 02 20000 00 0000 150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507041" w:rsidRDefault="00507041" w:rsidP="00AE62FA">
            <w:r>
              <w:t xml:space="preserve">Субсидии бюджетам бюджетной системы Российской Федерации (межбюджетные субсидии) 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4 832 440,3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2 443 714,6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2 462 745,1</w:t>
            </w:r>
          </w:p>
        </w:tc>
      </w:tr>
      <w:tr w:rsidR="00507041" w:rsidTr="00507041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07041" w:rsidRDefault="00507041" w:rsidP="00AE62FA">
            <w:pPr>
              <w:jc w:val="center"/>
            </w:pPr>
            <w:r>
              <w:t xml:space="preserve">2 02 20299 04 0000 150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507041" w:rsidRDefault="00507041" w:rsidP="00AE62FA">
            <w: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943 848,1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 </w:t>
            </w:r>
          </w:p>
        </w:tc>
      </w:tr>
      <w:tr w:rsidR="00507041" w:rsidTr="00507041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07041" w:rsidRDefault="00507041" w:rsidP="00AE62FA">
            <w:pPr>
              <w:jc w:val="center"/>
            </w:pPr>
            <w:r>
              <w:t xml:space="preserve">2 02 20302 04 0000 150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507041" w:rsidRDefault="00507041" w:rsidP="00AE62FA">
            <w: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19 646,2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 </w:t>
            </w:r>
          </w:p>
        </w:tc>
      </w:tr>
      <w:tr w:rsidR="00507041" w:rsidTr="00507041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07041" w:rsidRDefault="00507041" w:rsidP="00AE62FA">
            <w:pPr>
              <w:jc w:val="center"/>
            </w:pPr>
            <w:r>
              <w:t xml:space="preserve">2 02 25021 04 0000 150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507041" w:rsidRDefault="00507041" w:rsidP="00AE62FA">
            <w:r>
              <w:t>Субсидии бюджетам городских округов на реализацию мероприятий по стимулированию программ развития жилищного строительства субъектов Российской Федерации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170 606,9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167 537,8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 </w:t>
            </w:r>
          </w:p>
        </w:tc>
      </w:tr>
      <w:tr w:rsidR="00507041" w:rsidTr="00507041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07041" w:rsidRDefault="00507041" w:rsidP="00AE62FA">
            <w:pPr>
              <w:jc w:val="center"/>
            </w:pPr>
            <w:r>
              <w:t xml:space="preserve">2 02 25081 04 0000 150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507041" w:rsidRDefault="00507041" w:rsidP="00AE62FA">
            <w:r>
              <w:t>Субсидии бюджетам городских округов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1 500,0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 </w:t>
            </w:r>
          </w:p>
        </w:tc>
      </w:tr>
      <w:tr w:rsidR="00507041" w:rsidTr="00507041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07041" w:rsidRDefault="00507041" w:rsidP="00AE62FA">
            <w:pPr>
              <w:jc w:val="center"/>
            </w:pPr>
            <w:r>
              <w:t xml:space="preserve">2 02 25097 04 0000 150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507041" w:rsidRDefault="00507041" w:rsidP="00AE62FA">
            <w:r>
              <w:t>Субсидии бюджетам городских округов на создание в общеобразовательных организациях, расположенных в сельской местности и малых городах, условий для занятий физической культурой и спортом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 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1 680,8</w:t>
            </w:r>
          </w:p>
        </w:tc>
      </w:tr>
      <w:tr w:rsidR="00507041" w:rsidTr="00507041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07041" w:rsidRDefault="00507041" w:rsidP="00AE62FA">
            <w:pPr>
              <w:jc w:val="center"/>
            </w:pPr>
            <w:r>
              <w:lastRenderedPageBreak/>
              <w:t xml:space="preserve">2 02 25169 04 0000 150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507041" w:rsidRDefault="00507041" w:rsidP="00AE62FA">
            <w:r>
              <w:t>Субсидии бюджетам городских округов на 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4 706,2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4 705,5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15 000,0</w:t>
            </w:r>
          </w:p>
        </w:tc>
      </w:tr>
      <w:tr w:rsidR="00507041" w:rsidTr="00507041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07041" w:rsidRDefault="00507041" w:rsidP="00AE62FA">
            <w:pPr>
              <w:jc w:val="center"/>
            </w:pPr>
            <w:r>
              <w:t xml:space="preserve">2 02 25189 04 0000 150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507041" w:rsidRDefault="00507041" w:rsidP="00AE62FA">
            <w:r>
              <w:t>Субсидии бюджетам городских округов на создание центров выявления и поддержки одаренных детей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 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197 144,8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 </w:t>
            </w:r>
          </w:p>
        </w:tc>
      </w:tr>
      <w:tr w:rsidR="00507041" w:rsidTr="00507041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07041" w:rsidRDefault="00507041" w:rsidP="00AE62FA">
            <w:pPr>
              <w:jc w:val="center"/>
            </w:pPr>
            <w:r>
              <w:t xml:space="preserve">2 02 25210 04 0000 150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507041" w:rsidRDefault="00507041" w:rsidP="00AE62FA">
            <w:r>
              <w:t>Субсидии бюджетам городских округов на 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20 302,4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14 085,5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15 963,4</w:t>
            </w:r>
          </w:p>
        </w:tc>
      </w:tr>
      <w:tr w:rsidR="00507041" w:rsidTr="00507041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07041" w:rsidRDefault="00507041" w:rsidP="00AE62FA">
            <w:pPr>
              <w:jc w:val="center"/>
            </w:pPr>
            <w:r>
              <w:t xml:space="preserve">2 02 25232 04 0000 150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507041" w:rsidRDefault="00507041" w:rsidP="00AE62FA">
            <w:r>
              <w:t>Субсидии бюджетам городских округов на 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56 251,3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 </w:t>
            </w:r>
          </w:p>
        </w:tc>
      </w:tr>
      <w:tr w:rsidR="00507041" w:rsidTr="00507041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07041" w:rsidRDefault="00507041" w:rsidP="00AE62FA">
            <w:pPr>
              <w:jc w:val="center"/>
            </w:pPr>
            <w:r>
              <w:t xml:space="preserve">2 02 25243 04 0000 150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507041" w:rsidRDefault="00507041" w:rsidP="00AE62FA">
            <w:r>
              <w:t>Субсидии бюджетам городских округов на строительство и реконструкцию (модернизацию) объектов питьевого водоснабжения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 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33 972,0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127 226,8</w:t>
            </w:r>
          </w:p>
        </w:tc>
      </w:tr>
      <w:tr w:rsidR="00507041" w:rsidTr="00507041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07041" w:rsidRDefault="00507041" w:rsidP="00AE62FA">
            <w:pPr>
              <w:jc w:val="center"/>
            </w:pPr>
            <w:r>
              <w:t xml:space="preserve">2 02 25269 04 0000 150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507041" w:rsidRDefault="00507041" w:rsidP="00AE62FA">
            <w:r>
              <w:t>Субсидии бюджетам городских округов на закупку контейнеров для раздельного накопления твердых коммунальных отходов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9 220,4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 </w:t>
            </w:r>
          </w:p>
        </w:tc>
      </w:tr>
      <w:tr w:rsidR="00507041" w:rsidTr="00507041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07041" w:rsidRDefault="00507041" w:rsidP="00AE62FA">
            <w:pPr>
              <w:jc w:val="center"/>
            </w:pPr>
            <w:r>
              <w:t xml:space="preserve">2 02 25299 04 0000 150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507041" w:rsidRDefault="00507041" w:rsidP="00AE62FA">
            <w:r>
              <w:t>Субсидии бюджетам городских округов на софинансирование расходных обязательств субъектов Российской Федерации, связанных с реализацией федеральной целевой программы "Увековечение памяти погибших при защите Отечества на 2019 - 2024 годы"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335,4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111,8</w:t>
            </w:r>
          </w:p>
        </w:tc>
      </w:tr>
      <w:tr w:rsidR="00507041" w:rsidTr="00507041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07041" w:rsidRDefault="00507041" w:rsidP="00AE62FA">
            <w:pPr>
              <w:jc w:val="center"/>
            </w:pPr>
            <w:r>
              <w:t xml:space="preserve">2 02 25304 04 0000 150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507041" w:rsidRDefault="00507041" w:rsidP="00AE62FA">
            <w: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390 299,2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379 911,6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390 590,0</w:t>
            </w:r>
          </w:p>
        </w:tc>
      </w:tr>
      <w:tr w:rsidR="00507041" w:rsidTr="00507041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07041" w:rsidRDefault="00507041" w:rsidP="00AE62FA">
            <w:pPr>
              <w:jc w:val="center"/>
            </w:pPr>
            <w:r>
              <w:t xml:space="preserve">2 02 25305 04 0000 150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507041" w:rsidRDefault="00507041" w:rsidP="00AE62FA">
            <w:r>
              <w:t>Субсидии бюджетам городских округов на создание новых мест в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600 461,8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512 296,1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544 060,1</w:t>
            </w:r>
          </w:p>
        </w:tc>
      </w:tr>
      <w:tr w:rsidR="00507041" w:rsidTr="00507041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07041" w:rsidRDefault="00507041" w:rsidP="00AE62FA">
            <w:pPr>
              <w:jc w:val="center"/>
            </w:pPr>
            <w:r>
              <w:t xml:space="preserve">2 02 25491 04 0000 150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507041" w:rsidRDefault="00507041" w:rsidP="00AE62FA">
            <w:r>
              <w:t>Субсидии бюджетам городских округов на 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722,3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114,5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 </w:t>
            </w:r>
          </w:p>
        </w:tc>
      </w:tr>
      <w:tr w:rsidR="00507041" w:rsidTr="00507041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07041" w:rsidRDefault="00507041" w:rsidP="00AE62FA">
            <w:pPr>
              <w:jc w:val="center"/>
            </w:pPr>
            <w:r>
              <w:lastRenderedPageBreak/>
              <w:t xml:space="preserve">2 02 25497 04 0000 150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507041" w:rsidRDefault="00507041" w:rsidP="00AE62FA">
            <w: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8 965,7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 </w:t>
            </w:r>
          </w:p>
        </w:tc>
      </w:tr>
      <w:tr w:rsidR="00507041" w:rsidTr="00507041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07041" w:rsidRDefault="00507041" w:rsidP="00AE62FA">
            <w:pPr>
              <w:jc w:val="center"/>
            </w:pPr>
            <w:r>
              <w:t xml:space="preserve">2 02 25517 04 0000 150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507041" w:rsidRDefault="00507041" w:rsidP="00AE62FA">
            <w:r>
              <w:t>Субсидии бюджетам городских округов на поддержку творческой деятельности и техническое оснащение детских и кукольных театров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6 160,6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 </w:t>
            </w:r>
          </w:p>
        </w:tc>
      </w:tr>
      <w:tr w:rsidR="00507041" w:rsidTr="00507041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07041" w:rsidRDefault="00507041" w:rsidP="00AE62FA">
            <w:pPr>
              <w:jc w:val="center"/>
            </w:pPr>
            <w:r>
              <w:t xml:space="preserve">2 02 25519 04 0000 150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507041" w:rsidRDefault="00507041" w:rsidP="00AE62FA">
            <w:r>
              <w:t>Субсидия бюджетам городских округов на поддержку отрасли культуры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13 664,7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 </w:t>
            </w:r>
          </w:p>
        </w:tc>
      </w:tr>
      <w:tr w:rsidR="00507041" w:rsidTr="00507041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07041" w:rsidRDefault="00507041" w:rsidP="00AE62FA">
            <w:pPr>
              <w:jc w:val="center"/>
            </w:pPr>
            <w:r>
              <w:t xml:space="preserve">2 02 25520 04 0000 150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507041" w:rsidRDefault="00507041" w:rsidP="00AE62FA">
            <w:r>
              <w:t>Субсидии бюджетам городских округов на реализацию мероприятий по созданию в субъектах Российской Федерации новых мест в общеобразовательных организациях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529 568,5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355 618,1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556 404,7</w:t>
            </w:r>
          </w:p>
        </w:tc>
      </w:tr>
      <w:tr w:rsidR="00507041" w:rsidTr="00507041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07041" w:rsidRDefault="00507041" w:rsidP="00AE62FA">
            <w:pPr>
              <w:jc w:val="center"/>
            </w:pPr>
            <w:r>
              <w:t xml:space="preserve">2 02 25555 04 0000 150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507041" w:rsidRDefault="00507041" w:rsidP="00AE62FA">
            <w: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168 089,4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 </w:t>
            </w:r>
          </w:p>
        </w:tc>
      </w:tr>
      <w:tr w:rsidR="00507041" w:rsidTr="00507041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07041" w:rsidRDefault="00507041" w:rsidP="00AE62FA">
            <w:pPr>
              <w:jc w:val="center"/>
            </w:pPr>
            <w:r>
              <w:t xml:space="preserve">2 02 25750 04 0000 150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507041" w:rsidRDefault="00507041" w:rsidP="00AE62FA">
            <w:r>
              <w:t>Субсидии бюджетам городских округов на реализацию мероприятий по модернизации школьных систем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498 875,5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 </w:t>
            </w:r>
          </w:p>
        </w:tc>
      </w:tr>
      <w:tr w:rsidR="00507041" w:rsidTr="00507041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07041" w:rsidRDefault="00507041" w:rsidP="00AE62FA">
            <w:pPr>
              <w:jc w:val="center"/>
            </w:pPr>
            <w:r>
              <w:t xml:space="preserve">2 02 29999 04 0078 150 </w:t>
            </w:r>
          </w:p>
        </w:tc>
        <w:tc>
          <w:tcPr>
            <w:tcW w:w="7448" w:type="dxa"/>
            <w:shd w:val="clear" w:color="auto" w:fill="auto"/>
            <w:hideMark/>
          </w:tcPr>
          <w:p w:rsidR="00507041" w:rsidRDefault="00507041" w:rsidP="00AE62FA">
            <w:r>
              <w:t>Cубсидии бюджетам  городских округов области на сохранение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325 927,2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 </w:t>
            </w:r>
          </w:p>
        </w:tc>
      </w:tr>
      <w:tr w:rsidR="00507041" w:rsidTr="00507041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07041" w:rsidRDefault="00507041" w:rsidP="00AE62FA">
            <w:pPr>
              <w:jc w:val="center"/>
            </w:pPr>
            <w:r>
              <w:t xml:space="preserve">2 02 29999 04 0086 150 </w:t>
            </w:r>
          </w:p>
        </w:tc>
        <w:tc>
          <w:tcPr>
            <w:tcW w:w="7448" w:type="dxa"/>
            <w:shd w:val="clear" w:color="auto" w:fill="auto"/>
            <w:hideMark/>
          </w:tcPr>
          <w:p w:rsidR="00507041" w:rsidRDefault="00507041" w:rsidP="00AE62FA">
            <w:r>
              <w:t>Субсидии бюджетам городских округов области на 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63 900,0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 </w:t>
            </w:r>
          </w:p>
        </w:tc>
      </w:tr>
      <w:tr w:rsidR="00507041" w:rsidTr="00507041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07041" w:rsidRDefault="00507041" w:rsidP="00AE62FA">
            <w:pPr>
              <w:jc w:val="center"/>
            </w:pPr>
            <w:r>
              <w:t xml:space="preserve">2 02 29999 04 0087 150 </w:t>
            </w:r>
          </w:p>
        </w:tc>
        <w:tc>
          <w:tcPr>
            <w:tcW w:w="7448" w:type="dxa"/>
            <w:shd w:val="clear" w:color="auto" w:fill="auto"/>
            <w:hideMark/>
          </w:tcPr>
          <w:p w:rsidR="00507041" w:rsidRDefault="00507041" w:rsidP="00AE62FA">
            <w:r>
              <w:t>Субсидии бюджетам городских округов области на обеспечение условий для создания центров образования цифрового и гуманитарного профилей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3 662,9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3 662,9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3 662,9</w:t>
            </w:r>
          </w:p>
        </w:tc>
      </w:tr>
      <w:tr w:rsidR="00507041" w:rsidTr="00507041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07041" w:rsidRDefault="00507041" w:rsidP="00AE62FA">
            <w:pPr>
              <w:jc w:val="center"/>
            </w:pPr>
            <w:r>
              <w:t xml:space="preserve">2 02 29999 04 0106 150 </w:t>
            </w:r>
          </w:p>
        </w:tc>
        <w:tc>
          <w:tcPr>
            <w:tcW w:w="7448" w:type="dxa"/>
            <w:shd w:val="clear" w:color="auto" w:fill="auto"/>
            <w:hideMark/>
          </w:tcPr>
          <w:p w:rsidR="00507041" w:rsidRDefault="00507041" w:rsidP="00AE62FA">
            <w:r>
              <w:t>Субсидии бюджетам городских округов области на 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в рамках достижения соответствующих задач национального проекта «Безопасные качественные дороги» за счет средств областного дорожного фонда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746 000,0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746 000,0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746 000,0</w:t>
            </w:r>
          </w:p>
        </w:tc>
      </w:tr>
      <w:tr w:rsidR="00507041" w:rsidTr="00507041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07041" w:rsidRDefault="00507041" w:rsidP="00AE62FA">
            <w:pPr>
              <w:jc w:val="center"/>
            </w:pPr>
            <w:r>
              <w:lastRenderedPageBreak/>
              <w:t xml:space="preserve">2 02 29999 04 0108 150 </w:t>
            </w:r>
          </w:p>
        </w:tc>
        <w:tc>
          <w:tcPr>
            <w:tcW w:w="7448" w:type="dxa"/>
            <w:shd w:val="clear" w:color="auto" w:fill="auto"/>
            <w:hideMark/>
          </w:tcPr>
          <w:p w:rsidR="00507041" w:rsidRDefault="00507041" w:rsidP="00AE62FA">
            <w:r>
              <w:t>Субсидии бюджетам городских округов области на обеспечение условий для функционирования центров образования естественно-научной и технологической направленностей в общеобразовательных организациях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7 525,9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13 020,3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23 254,7</w:t>
            </w:r>
          </w:p>
        </w:tc>
      </w:tr>
      <w:tr w:rsidR="00507041" w:rsidTr="00507041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07041" w:rsidRDefault="00507041" w:rsidP="00AE62FA">
            <w:pPr>
              <w:jc w:val="center"/>
            </w:pPr>
            <w:r>
              <w:t xml:space="preserve">2 02 29999 04 0110 150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507041" w:rsidRDefault="00507041" w:rsidP="00AE62FA">
            <w:r>
              <w:t>Субсидии бюджетам городских округов области на обеспечение условий для создания центров выявления и поддержки одаренных детей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 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11 663,9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34 338,8</w:t>
            </w:r>
          </w:p>
        </w:tc>
      </w:tr>
      <w:tr w:rsidR="00507041" w:rsidTr="00507041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07041" w:rsidRDefault="00507041" w:rsidP="00AE62FA">
            <w:pPr>
              <w:jc w:val="center"/>
            </w:pPr>
            <w:r>
              <w:t xml:space="preserve">2 02 29999 04 0111 150 </w:t>
            </w:r>
          </w:p>
        </w:tc>
        <w:tc>
          <w:tcPr>
            <w:tcW w:w="7448" w:type="dxa"/>
            <w:shd w:val="clear" w:color="auto" w:fill="auto"/>
            <w:hideMark/>
          </w:tcPr>
          <w:p w:rsidR="00507041" w:rsidRDefault="00507041" w:rsidP="00AE62FA">
            <w:r>
              <w:t>Субсидии бюджетам городских округов области на обеспечение условий для внедрения цифровой образовательной среды в общеобразовательных организациях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3 509,1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3 981,6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4 451,1</w:t>
            </w:r>
          </w:p>
        </w:tc>
      </w:tr>
      <w:tr w:rsidR="00507041" w:rsidTr="00507041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07041" w:rsidRDefault="00507041" w:rsidP="00AE62FA">
            <w:pPr>
              <w:jc w:val="center"/>
            </w:pPr>
            <w:r>
              <w:t xml:space="preserve">2 02 29999 04 0120 150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507041" w:rsidRDefault="00507041" w:rsidP="00AE62FA">
            <w:r>
              <w:t>Субсидии бюджетам городских округов области на обеспечение условий для реализации мероприятий по модернизации школьных систем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16 058,7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 </w:t>
            </w:r>
          </w:p>
        </w:tc>
      </w:tr>
      <w:tr w:rsidR="00507041" w:rsidTr="00507041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07041" w:rsidRDefault="00507041" w:rsidP="00AE62FA">
            <w:pPr>
              <w:jc w:val="center"/>
            </w:pPr>
            <w:r>
              <w:t xml:space="preserve">2 02 29999 04 0121 150 </w:t>
            </w:r>
          </w:p>
        </w:tc>
        <w:tc>
          <w:tcPr>
            <w:tcW w:w="7448" w:type="dxa"/>
            <w:shd w:val="clear" w:color="auto" w:fill="auto"/>
            <w:hideMark/>
          </w:tcPr>
          <w:p w:rsidR="00507041" w:rsidRDefault="00507041" w:rsidP="00AE62FA">
            <w:r>
              <w:t xml:space="preserve">Cубсидии бюджетам городских округов области на создание новых мест в общеобразовательных организациях в связи с ростом числа обучающихся, вызванным демографическим фактором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200 000,0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 </w:t>
            </w:r>
          </w:p>
        </w:tc>
      </w:tr>
      <w:tr w:rsidR="00507041" w:rsidTr="00507041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07041" w:rsidRDefault="00507041" w:rsidP="00AE62FA">
            <w:pPr>
              <w:jc w:val="center"/>
            </w:pPr>
            <w:r>
              <w:t xml:space="preserve">2 02 29999 04 0123 150 </w:t>
            </w:r>
          </w:p>
        </w:tc>
        <w:tc>
          <w:tcPr>
            <w:tcW w:w="7448" w:type="dxa"/>
            <w:shd w:val="clear" w:color="auto" w:fill="auto"/>
            <w:hideMark/>
          </w:tcPr>
          <w:p w:rsidR="00507041" w:rsidRDefault="00507041" w:rsidP="00AE62FA">
            <w:r>
              <w:t>Субсидии бюджетам городских округов области на финансовое обеспечение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Саратовской области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22 631,9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 </w:t>
            </w:r>
          </w:p>
        </w:tc>
      </w:tr>
      <w:tr w:rsidR="00507041" w:rsidTr="00507041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07041" w:rsidRDefault="00507041" w:rsidP="00AE62FA">
            <w:pPr>
              <w:jc w:val="center"/>
            </w:pPr>
            <w:r>
              <w:t xml:space="preserve">2 02 30000 00 0000 150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507041" w:rsidRDefault="00507041" w:rsidP="00AE62FA">
            <w:r>
              <w:t xml:space="preserve">Субвенции бюджетам бюджетной системы Российской Федерации 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7 972 528,9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7 970 572,6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7 983 217,9</w:t>
            </w:r>
          </w:p>
        </w:tc>
      </w:tr>
      <w:tr w:rsidR="00507041" w:rsidTr="00507041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07041" w:rsidRDefault="00507041" w:rsidP="00AE62FA">
            <w:pPr>
              <w:jc w:val="center"/>
            </w:pPr>
            <w:r>
              <w:t xml:space="preserve">2 02 30024 04 0001 150 </w:t>
            </w:r>
          </w:p>
        </w:tc>
        <w:tc>
          <w:tcPr>
            <w:tcW w:w="7448" w:type="dxa"/>
            <w:shd w:val="clear" w:color="auto" w:fill="auto"/>
            <w:hideMark/>
          </w:tcPr>
          <w:p w:rsidR="00507041" w:rsidRDefault="00507041" w:rsidP="00AE62FA">
            <w:r>
              <w:t>Субвенции бюджетам городских округов области на 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4 610 698,2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4 620 822,4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4 620 822,4</w:t>
            </w:r>
          </w:p>
        </w:tc>
      </w:tr>
      <w:tr w:rsidR="00507041" w:rsidTr="00507041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07041" w:rsidRDefault="00507041" w:rsidP="00AE62FA">
            <w:pPr>
              <w:jc w:val="center"/>
            </w:pPr>
            <w:r>
              <w:t xml:space="preserve">2 02 30024 04 0003 150 </w:t>
            </w:r>
          </w:p>
        </w:tc>
        <w:tc>
          <w:tcPr>
            <w:tcW w:w="7448" w:type="dxa"/>
            <w:shd w:val="clear" w:color="auto" w:fill="auto"/>
            <w:hideMark/>
          </w:tcPr>
          <w:p w:rsidR="00507041" w:rsidRDefault="00507041" w:rsidP="00AE62FA">
            <w:r>
              <w:t>Субвенции бюджетам городских округов области на 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11 056,4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10 446,9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10 446,9</w:t>
            </w:r>
          </w:p>
        </w:tc>
      </w:tr>
      <w:tr w:rsidR="00507041" w:rsidTr="00507041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07041" w:rsidRDefault="00507041" w:rsidP="00AE62FA">
            <w:pPr>
              <w:jc w:val="center"/>
            </w:pPr>
            <w:r>
              <w:lastRenderedPageBreak/>
              <w:t xml:space="preserve">2 02 30024 04 0004 150 </w:t>
            </w:r>
          </w:p>
        </w:tc>
        <w:tc>
          <w:tcPr>
            <w:tcW w:w="7448" w:type="dxa"/>
            <w:shd w:val="clear" w:color="auto" w:fill="auto"/>
            <w:hideMark/>
          </w:tcPr>
          <w:p w:rsidR="00507041" w:rsidRDefault="00507041" w:rsidP="00AE62FA">
            <w:r>
              <w:t>Cубвенции бюджетам городских округов области на 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5 103,0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4 821,7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4 821,7</w:t>
            </w:r>
          </w:p>
        </w:tc>
      </w:tr>
      <w:tr w:rsidR="00507041" w:rsidTr="00507041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07041" w:rsidRDefault="00507041" w:rsidP="00AE62FA">
            <w:pPr>
              <w:jc w:val="center"/>
            </w:pPr>
            <w:r>
              <w:t xml:space="preserve">2 02 30024 04 0008 150 </w:t>
            </w:r>
          </w:p>
        </w:tc>
        <w:tc>
          <w:tcPr>
            <w:tcW w:w="7448" w:type="dxa"/>
            <w:shd w:val="clear" w:color="auto" w:fill="auto"/>
            <w:hideMark/>
          </w:tcPr>
          <w:p w:rsidR="00507041" w:rsidRDefault="00507041" w:rsidP="00AE62FA">
            <w:r>
              <w:t>Cубвенции бюджетам городских округов области на 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2 551,5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2 410,9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2 410,9</w:t>
            </w:r>
          </w:p>
        </w:tc>
      </w:tr>
      <w:tr w:rsidR="00507041" w:rsidTr="00507041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07041" w:rsidRDefault="00507041" w:rsidP="00AE62FA">
            <w:pPr>
              <w:jc w:val="center"/>
            </w:pPr>
            <w:r>
              <w:t xml:space="preserve">2 02 30024 04 0009 150 </w:t>
            </w:r>
          </w:p>
        </w:tc>
        <w:tc>
          <w:tcPr>
            <w:tcW w:w="7448" w:type="dxa"/>
            <w:shd w:val="clear" w:color="auto" w:fill="auto"/>
            <w:hideMark/>
          </w:tcPr>
          <w:p w:rsidR="00507041" w:rsidRDefault="00507041" w:rsidP="00AE62FA">
            <w: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33 594,5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31 742,8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31 742,8</w:t>
            </w:r>
          </w:p>
        </w:tc>
      </w:tr>
      <w:tr w:rsidR="00507041" w:rsidTr="00507041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07041" w:rsidRDefault="00507041" w:rsidP="00AE62FA">
            <w:pPr>
              <w:jc w:val="center"/>
            </w:pPr>
            <w:r>
              <w:t xml:space="preserve">2 02 30024 04 0010 150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507041" w:rsidRDefault="00507041" w:rsidP="00AE62FA">
            <w:r>
              <w:t>Cубвенции бюджетам городских округов области на осуществление органами местного самоуправления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28 491,5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26 921,2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26 921,2</w:t>
            </w:r>
          </w:p>
        </w:tc>
      </w:tr>
      <w:tr w:rsidR="00507041" w:rsidTr="00507041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07041" w:rsidRDefault="00507041" w:rsidP="00AE62FA">
            <w:pPr>
              <w:jc w:val="center"/>
            </w:pPr>
            <w:r>
              <w:t xml:space="preserve">2 02 30024 04 0011 150 </w:t>
            </w:r>
          </w:p>
        </w:tc>
        <w:tc>
          <w:tcPr>
            <w:tcW w:w="7448" w:type="dxa"/>
            <w:shd w:val="clear" w:color="auto" w:fill="auto"/>
            <w:hideMark/>
          </w:tcPr>
          <w:p w:rsidR="00507041" w:rsidRDefault="00507041" w:rsidP="00AE62FA">
            <w:r>
              <w:t xml:space="preserve">Cубвенции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совершеннолетних граждан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3 827,2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3 616,3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3 616,3</w:t>
            </w:r>
          </w:p>
        </w:tc>
      </w:tr>
      <w:tr w:rsidR="00507041" w:rsidTr="00507041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07041" w:rsidRDefault="00507041" w:rsidP="00AE62FA">
            <w:pPr>
              <w:jc w:val="center"/>
            </w:pPr>
            <w:r>
              <w:lastRenderedPageBreak/>
              <w:t xml:space="preserve">2 02 30024 04 0012 150 </w:t>
            </w:r>
          </w:p>
        </w:tc>
        <w:tc>
          <w:tcPr>
            <w:tcW w:w="7448" w:type="dxa"/>
            <w:shd w:val="clear" w:color="auto" w:fill="auto"/>
            <w:hideMark/>
          </w:tcPr>
          <w:p w:rsidR="00507041" w:rsidRDefault="00507041" w:rsidP="00AE62FA">
            <w:r>
              <w:t>Субвенции бюджетам городских округов области на 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8 955,6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8 955,6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8 955,6</w:t>
            </w:r>
          </w:p>
        </w:tc>
      </w:tr>
      <w:tr w:rsidR="00507041" w:rsidTr="00507041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07041" w:rsidRDefault="00507041" w:rsidP="00AE62FA">
            <w:pPr>
              <w:jc w:val="center"/>
            </w:pPr>
            <w:r>
              <w:t xml:space="preserve">2 02 30024 04 0014 150 </w:t>
            </w:r>
          </w:p>
        </w:tc>
        <w:tc>
          <w:tcPr>
            <w:tcW w:w="7448" w:type="dxa"/>
            <w:shd w:val="clear" w:color="auto" w:fill="auto"/>
            <w:hideMark/>
          </w:tcPr>
          <w:p w:rsidR="00507041" w:rsidRDefault="00507041" w:rsidP="00AE62FA">
            <w:r>
              <w:t>Субвенции бюджетам городских округов области на компенсацию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288 429,7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288 429,7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288 429,7</w:t>
            </w:r>
          </w:p>
        </w:tc>
      </w:tr>
      <w:tr w:rsidR="00507041" w:rsidTr="00507041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07041" w:rsidRDefault="00507041" w:rsidP="00AE62FA">
            <w:pPr>
              <w:jc w:val="center"/>
            </w:pPr>
            <w:r>
              <w:t xml:space="preserve">2 02 30024 04 0015 150 </w:t>
            </w:r>
          </w:p>
        </w:tc>
        <w:tc>
          <w:tcPr>
            <w:tcW w:w="7448" w:type="dxa"/>
            <w:shd w:val="clear" w:color="auto" w:fill="auto"/>
            <w:hideMark/>
          </w:tcPr>
          <w:p w:rsidR="00507041" w:rsidRDefault="00507041" w:rsidP="00AE62FA">
            <w:r>
              <w:t>Cубвенции бюджетам городских округов области на осуществление органами местного самоуправления отдельных государственных полномочий по государственному управлению охраной труда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1 607,2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1 607,2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1 607,2</w:t>
            </w:r>
          </w:p>
        </w:tc>
      </w:tr>
      <w:tr w:rsidR="00507041" w:rsidTr="00507041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07041" w:rsidRDefault="00507041" w:rsidP="00AE62FA">
            <w:pPr>
              <w:jc w:val="center"/>
            </w:pPr>
            <w:r>
              <w:t xml:space="preserve">2 02 30024 04 0016 150 </w:t>
            </w:r>
          </w:p>
        </w:tc>
        <w:tc>
          <w:tcPr>
            <w:tcW w:w="7448" w:type="dxa"/>
            <w:shd w:val="clear" w:color="auto" w:fill="auto"/>
            <w:hideMark/>
          </w:tcPr>
          <w:p w:rsidR="00507041" w:rsidRDefault="00507041" w:rsidP="00AE62FA">
            <w:r>
              <w:t>Cубвенции бюджетам городских округов области на осуществление органами местного самоуправления государственных полномочий по предоставлению гражданам субсидий на оплату жилого помещения и коммунальных услуг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292 861,9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305 455,0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318 284,1</w:t>
            </w:r>
          </w:p>
        </w:tc>
      </w:tr>
      <w:tr w:rsidR="00507041" w:rsidTr="00507041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07041" w:rsidRDefault="00507041" w:rsidP="00AE62FA">
            <w:pPr>
              <w:jc w:val="center"/>
            </w:pPr>
            <w:r>
              <w:t xml:space="preserve">2 02 30024 04 0027 150 </w:t>
            </w:r>
          </w:p>
        </w:tc>
        <w:tc>
          <w:tcPr>
            <w:tcW w:w="7448" w:type="dxa"/>
            <w:shd w:val="clear" w:color="auto" w:fill="auto"/>
            <w:hideMark/>
          </w:tcPr>
          <w:p w:rsidR="00507041" w:rsidRDefault="00507041" w:rsidP="00AE62FA">
            <w:r>
              <w:t>Субвенции бюджетам городских округов области на 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115 972,2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117 244,2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117 244,2</w:t>
            </w:r>
          </w:p>
        </w:tc>
      </w:tr>
      <w:tr w:rsidR="00507041" w:rsidTr="00507041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07041" w:rsidRDefault="00507041" w:rsidP="00AE62FA">
            <w:pPr>
              <w:jc w:val="center"/>
            </w:pPr>
            <w:r>
              <w:t xml:space="preserve">2 02 30024 04 0028 150 </w:t>
            </w:r>
          </w:p>
        </w:tc>
        <w:tc>
          <w:tcPr>
            <w:tcW w:w="7448" w:type="dxa"/>
            <w:shd w:val="clear" w:color="auto" w:fill="auto"/>
            <w:hideMark/>
          </w:tcPr>
          <w:p w:rsidR="00507041" w:rsidRDefault="00507041" w:rsidP="00AE62FA">
            <w:r>
              <w:t>Субвенции бюджетам городских округов области на 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23 238,4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23 238,4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23 238,4</w:t>
            </w:r>
          </w:p>
        </w:tc>
      </w:tr>
      <w:tr w:rsidR="00507041" w:rsidTr="00507041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07041" w:rsidRDefault="00507041" w:rsidP="00AE62FA">
            <w:pPr>
              <w:jc w:val="center"/>
            </w:pPr>
            <w:r>
              <w:lastRenderedPageBreak/>
              <w:t xml:space="preserve">2 02 30024 04 0029 150 </w:t>
            </w:r>
          </w:p>
        </w:tc>
        <w:tc>
          <w:tcPr>
            <w:tcW w:w="7448" w:type="dxa"/>
            <w:shd w:val="clear" w:color="auto" w:fill="auto"/>
            <w:hideMark/>
          </w:tcPr>
          <w:p w:rsidR="00507041" w:rsidRDefault="00507041" w:rsidP="00AE62FA">
            <w:r>
              <w:t>Субвенции бюджетам городских округов области на 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6 861,2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6 861,2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6 861,2</w:t>
            </w:r>
          </w:p>
        </w:tc>
      </w:tr>
      <w:tr w:rsidR="00507041" w:rsidTr="00507041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07041" w:rsidRDefault="00507041" w:rsidP="00AE62FA">
            <w:pPr>
              <w:jc w:val="center"/>
            </w:pPr>
            <w:r>
              <w:t xml:space="preserve">2 02 30024 04 0037 150 </w:t>
            </w:r>
          </w:p>
        </w:tc>
        <w:tc>
          <w:tcPr>
            <w:tcW w:w="7448" w:type="dxa"/>
            <w:shd w:val="clear" w:color="auto" w:fill="auto"/>
            <w:hideMark/>
          </w:tcPr>
          <w:p w:rsidR="00507041" w:rsidRDefault="00507041" w:rsidP="00AE62FA">
            <w:r>
              <w:t>Субвенции бюджетам городских округов области на 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2 251 795,3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2 228 126,6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2 228 126,6</w:t>
            </w:r>
          </w:p>
        </w:tc>
      </w:tr>
      <w:tr w:rsidR="00507041" w:rsidTr="00507041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07041" w:rsidRDefault="00507041" w:rsidP="00AE62FA">
            <w:pPr>
              <w:jc w:val="center"/>
            </w:pPr>
            <w:r>
              <w:t xml:space="preserve">2 02 30024 04 0038 150 </w:t>
            </w:r>
          </w:p>
        </w:tc>
        <w:tc>
          <w:tcPr>
            <w:tcW w:w="7448" w:type="dxa"/>
            <w:shd w:val="clear" w:color="auto" w:fill="auto"/>
            <w:hideMark/>
          </w:tcPr>
          <w:p w:rsidR="00507041" w:rsidRDefault="00507041" w:rsidP="00AE62FA">
            <w: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250,8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250,8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250,8</w:t>
            </w:r>
          </w:p>
        </w:tc>
      </w:tr>
      <w:tr w:rsidR="00507041" w:rsidTr="00507041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07041" w:rsidRDefault="00507041" w:rsidP="00AE62FA">
            <w:pPr>
              <w:jc w:val="center"/>
            </w:pPr>
            <w:r>
              <w:t xml:space="preserve">2 02 30024 04 0043 150 </w:t>
            </w:r>
          </w:p>
        </w:tc>
        <w:tc>
          <w:tcPr>
            <w:tcW w:w="7448" w:type="dxa"/>
            <w:shd w:val="clear" w:color="auto" w:fill="auto"/>
            <w:hideMark/>
          </w:tcPr>
          <w:p w:rsidR="00507041" w:rsidRDefault="00507041" w:rsidP="00AE62FA">
            <w:r>
              <w:t>Субвенции бюджетам городских округов области на осуществление органами 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2 660,3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2 660,3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2 660,3</w:t>
            </w:r>
          </w:p>
        </w:tc>
      </w:tr>
      <w:tr w:rsidR="00507041" w:rsidTr="00507041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07041" w:rsidRDefault="00507041" w:rsidP="00AE62FA">
            <w:pPr>
              <w:jc w:val="center"/>
            </w:pPr>
            <w:r>
              <w:t xml:space="preserve">2 02 30024 04 0044 150 </w:t>
            </w:r>
          </w:p>
        </w:tc>
        <w:tc>
          <w:tcPr>
            <w:tcW w:w="7448" w:type="dxa"/>
            <w:shd w:val="clear" w:color="auto" w:fill="auto"/>
            <w:hideMark/>
          </w:tcPr>
          <w:p w:rsidR="00507041" w:rsidRDefault="00507041" w:rsidP="00AE62FA">
            <w: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лицензионного контроля за осуществлением предпринимательской деятельности по управлению многоквартирными домами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2 976,8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2 812,7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2 812,7</w:t>
            </w:r>
          </w:p>
        </w:tc>
      </w:tr>
      <w:tr w:rsidR="00507041" w:rsidTr="00507041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07041" w:rsidRDefault="00507041" w:rsidP="00AE62FA">
            <w:pPr>
              <w:jc w:val="center"/>
            </w:pPr>
            <w:r>
              <w:lastRenderedPageBreak/>
              <w:t xml:space="preserve">2 02 35120 04 0000 150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507041" w:rsidRDefault="00507041" w:rsidP="00AE62FA">
            <w: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645,3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254,3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70,5</w:t>
            </w:r>
          </w:p>
        </w:tc>
      </w:tr>
      <w:tr w:rsidR="00507041" w:rsidTr="00507041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07041" w:rsidRDefault="00507041" w:rsidP="00AE62FA">
            <w:pPr>
              <w:jc w:val="center"/>
            </w:pPr>
            <w:r>
              <w:t xml:space="preserve">2 02 35303 04 0000 150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507041" w:rsidRDefault="00507041" w:rsidP="00AE62FA">
            <w:r>
              <w:t>Субвенции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280 951,9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283 894,4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283 894,4</w:t>
            </w:r>
          </w:p>
        </w:tc>
      </w:tr>
      <w:tr w:rsidR="00507041" w:rsidTr="00507041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07041" w:rsidRDefault="00507041" w:rsidP="00AE62FA">
            <w:pPr>
              <w:jc w:val="center"/>
            </w:pPr>
            <w:r>
              <w:t xml:space="preserve">2 02 40000 00 0000 150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507041" w:rsidRDefault="00507041" w:rsidP="00AE62FA">
            <w:r>
              <w:t xml:space="preserve">Иные межбюджетные трансферты 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1 976 679,5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142 285,2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119 485,2</w:t>
            </w:r>
          </w:p>
        </w:tc>
      </w:tr>
      <w:tr w:rsidR="00507041" w:rsidTr="00507041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07041" w:rsidRDefault="00507041" w:rsidP="00AE62FA">
            <w:pPr>
              <w:jc w:val="center"/>
            </w:pPr>
            <w:r>
              <w:t xml:space="preserve">2 02 45426 04 0000 150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507041" w:rsidRDefault="00507041" w:rsidP="00AE62FA">
            <w:r>
              <w:t>Межбюджетные трансферты, передаваемые бюджетам городских округов на реализацию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15 860,0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22 800,0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 </w:t>
            </w:r>
          </w:p>
        </w:tc>
      </w:tr>
      <w:tr w:rsidR="00507041" w:rsidTr="00507041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07041" w:rsidRDefault="00507041" w:rsidP="00AE62FA">
            <w:pPr>
              <w:jc w:val="center"/>
            </w:pPr>
            <w:r>
              <w:t xml:space="preserve">2 02 49999 04 0006 150 </w:t>
            </w:r>
          </w:p>
        </w:tc>
        <w:tc>
          <w:tcPr>
            <w:tcW w:w="7448" w:type="dxa"/>
            <w:shd w:val="clear" w:color="auto" w:fill="auto"/>
            <w:hideMark/>
          </w:tcPr>
          <w:p w:rsidR="00507041" w:rsidRDefault="00507041" w:rsidP="00AE62FA">
            <w:r>
              <w:t>Межбюджетные трансферты, передаваемые бюджетам городских округов области за счет средств резервного фонда Правительства Саратовской области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13 671,9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 </w:t>
            </w:r>
          </w:p>
        </w:tc>
      </w:tr>
      <w:tr w:rsidR="00507041" w:rsidTr="00507041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07041" w:rsidRDefault="00507041" w:rsidP="00AE62FA">
            <w:pPr>
              <w:jc w:val="center"/>
            </w:pPr>
            <w:r>
              <w:t xml:space="preserve">2 02 49999 04 0032 150 </w:t>
            </w:r>
          </w:p>
        </w:tc>
        <w:tc>
          <w:tcPr>
            <w:tcW w:w="7448" w:type="dxa"/>
            <w:shd w:val="clear" w:color="auto" w:fill="auto"/>
            <w:hideMark/>
          </w:tcPr>
          <w:p w:rsidR="00507041" w:rsidRDefault="00507041" w:rsidP="00AE62FA">
            <w:r>
              <w:t xml:space="preserve">Межбюджетные трансферты, передаваемые бюджетам городских округов области на реализацию мероприятий по благоустройству территорий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20 000,0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 </w:t>
            </w:r>
          </w:p>
        </w:tc>
      </w:tr>
      <w:tr w:rsidR="00507041" w:rsidTr="00507041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07041" w:rsidRDefault="00507041" w:rsidP="00AE62FA">
            <w:pPr>
              <w:jc w:val="center"/>
            </w:pPr>
            <w:r>
              <w:t xml:space="preserve">2 02 49999 04 0041 150 </w:t>
            </w:r>
          </w:p>
        </w:tc>
        <w:tc>
          <w:tcPr>
            <w:tcW w:w="7448" w:type="dxa"/>
            <w:shd w:val="clear" w:color="auto" w:fill="auto"/>
            <w:hideMark/>
          </w:tcPr>
          <w:p w:rsidR="00507041" w:rsidRDefault="00507041" w:rsidP="00AE62FA">
            <w:r>
              <w:t>Межбюджетные трансферты, передаваемые бюджетам  городских округов области на обеспечение бесперебойного функционирования городского наземного электрического транспорта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175 000,0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 </w:t>
            </w:r>
          </w:p>
        </w:tc>
      </w:tr>
      <w:tr w:rsidR="00507041" w:rsidTr="00507041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07041" w:rsidRDefault="00507041" w:rsidP="00AE62FA">
            <w:pPr>
              <w:jc w:val="center"/>
            </w:pPr>
            <w:r>
              <w:t xml:space="preserve">2 02 49999 04 0049 150 </w:t>
            </w:r>
          </w:p>
        </w:tc>
        <w:tc>
          <w:tcPr>
            <w:tcW w:w="7448" w:type="dxa"/>
            <w:shd w:val="clear" w:color="auto" w:fill="auto"/>
            <w:hideMark/>
          </w:tcPr>
          <w:p w:rsidR="00507041" w:rsidRDefault="00507041" w:rsidP="00AE62FA">
            <w:r>
              <w:t>Межбюджетные трансферты, передаваемые бюджетам городских округов области на обновление наземного общественного пассажирского транспорта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284 853,4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119 485,2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119 485,2</w:t>
            </w:r>
          </w:p>
        </w:tc>
      </w:tr>
      <w:tr w:rsidR="00507041" w:rsidTr="00507041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07041" w:rsidRDefault="00507041" w:rsidP="00AE62FA">
            <w:pPr>
              <w:jc w:val="center"/>
            </w:pPr>
            <w:r>
              <w:t xml:space="preserve">2 02 49999 04 0065 150 </w:t>
            </w:r>
          </w:p>
        </w:tc>
        <w:tc>
          <w:tcPr>
            <w:tcW w:w="7448" w:type="dxa"/>
            <w:shd w:val="clear" w:color="auto" w:fill="auto"/>
            <w:hideMark/>
          </w:tcPr>
          <w:p w:rsidR="00507041" w:rsidRDefault="00507041" w:rsidP="00AE62FA">
            <w:r>
              <w:t>Межбюджетные трансферты, передаваемые бюджетам городских округов области в целях реализации социально значимых проектов в Саратовской области (за счет бюджета г. Москвы)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475 618,0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 </w:t>
            </w:r>
          </w:p>
        </w:tc>
      </w:tr>
      <w:tr w:rsidR="00507041" w:rsidTr="00507041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07041" w:rsidRDefault="00507041" w:rsidP="00AE62FA">
            <w:pPr>
              <w:jc w:val="center"/>
            </w:pPr>
            <w:r>
              <w:lastRenderedPageBreak/>
              <w:t xml:space="preserve">2 02 49999 04 0066 150 </w:t>
            </w:r>
          </w:p>
        </w:tc>
        <w:tc>
          <w:tcPr>
            <w:tcW w:w="7448" w:type="dxa"/>
            <w:shd w:val="clear" w:color="auto" w:fill="auto"/>
            <w:hideMark/>
          </w:tcPr>
          <w:p w:rsidR="00507041" w:rsidRDefault="00507041" w:rsidP="00AE62FA">
            <w:r>
              <w:t>Межбюджетные трансферты, передаваемые бюджетам городских округов области на строительство, реконструкцию, капитальный ремонт и ремонт объектов инфраструктуры городского наземного электрического транспорта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79 500,0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 </w:t>
            </w:r>
          </w:p>
        </w:tc>
      </w:tr>
      <w:tr w:rsidR="00507041" w:rsidTr="00507041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07041" w:rsidRDefault="00507041" w:rsidP="00AE62FA">
            <w:pPr>
              <w:jc w:val="center"/>
            </w:pPr>
            <w:r>
              <w:t xml:space="preserve">2 02 49999 04 0067 150 </w:t>
            </w:r>
          </w:p>
        </w:tc>
        <w:tc>
          <w:tcPr>
            <w:tcW w:w="7448" w:type="dxa"/>
            <w:shd w:val="clear" w:color="auto" w:fill="auto"/>
            <w:hideMark/>
          </w:tcPr>
          <w:p w:rsidR="00507041" w:rsidRDefault="00507041" w:rsidP="00AE62FA">
            <w:r>
              <w:t xml:space="preserve">Межбюджетные трансферты, передаваемые бюджетам городских округов области на оснащение и укрепление материально-технической базы образовательных организаций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124 399,6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 </w:t>
            </w:r>
          </w:p>
        </w:tc>
      </w:tr>
      <w:tr w:rsidR="00507041" w:rsidTr="00507041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07041" w:rsidRDefault="00507041" w:rsidP="00AE62FA">
            <w:pPr>
              <w:jc w:val="center"/>
            </w:pPr>
            <w:r>
              <w:t xml:space="preserve">2 02 49999 04 0070 150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507041" w:rsidRDefault="00507041" w:rsidP="00AE62FA">
            <w:r>
              <w:t>Межбюджетные трансферты, передаваемые бюджетам городских округов области на проведение капитального и текущего ремонтов, техническое оснащение муниципальных учреждений культурно-досугового типа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10 050,0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 </w:t>
            </w:r>
          </w:p>
        </w:tc>
      </w:tr>
      <w:tr w:rsidR="00507041" w:rsidTr="00507041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07041" w:rsidRDefault="00507041" w:rsidP="00AE62FA">
            <w:pPr>
              <w:jc w:val="center"/>
            </w:pPr>
            <w:r>
              <w:t xml:space="preserve">2 02 49999 04 0071 150 </w:t>
            </w:r>
          </w:p>
        </w:tc>
        <w:tc>
          <w:tcPr>
            <w:tcW w:w="7448" w:type="dxa"/>
            <w:shd w:val="clear" w:color="auto" w:fill="auto"/>
            <w:hideMark/>
          </w:tcPr>
          <w:p w:rsidR="00507041" w:rsidRDefault="00507041" w:rsidP="00AE62FA">
            <w:r>
              <w:t>Межбюджетные трансферты, передаваемые бюджетам городских округов области на реконструкцию, капитальный ремонт объектов недвижимости, перепрофилируемых под использование в общеобразовательных целях, а также строительство новых объектов в составе создаваемого имущественного комплекса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300 000,0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 </w:t>
            </w:r>
          </w:p>
        </w:tc>
      </w:tr>
      <w:tr w:rsidR="00507041" w:rsidTr="00507041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07041" w:rsidRDefault="00507041" w:rsidP="00AE62FA">
            <w:pPr>
              <w:jc w:val="center"/>
            </w:pPr>
            <w:r>
              <w:t xml:space="preserve">2 02 49999 04 0072 150 </w:t>
            </w:r>
          </w:p>
        </w:tc>
        <w:tc>
          <w:tcPr>
            <w:tcW w:w="7448" w:type="dxa"/>
            <w:shd w:val="clear" w:color="auto" w:fill="auto"/>
            <w:hideMark/>
          </w:tcPr>
          <w:p w:rsidR="00507041" w:rsidRDefault="00507041" w:rsidP="00AE62FA">
            <w:r>
              <w:t>Межбюджетные трансферты, передаваемые бюджетам городских округов области на осуществление дорожной деятельности на автомобильных дорогах общего пользования местного значения в границах городских округов области за счет средств областного дорожного фонда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75 000,0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 </w:t>
            </w:r>
          </w:p>
        </w:tc>
      </w:tr>
      <w:tr w:rsidR="00507041" w:rsidTr="00507041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07041" w:rsidRDefault="00507041" w:rsidP="00AE62FA">
            <w:pPr>
              <w:jc w:val="center"/>
            </w:pPr>
            <w:r>
              <w:t xml:space="preserve">2 02 49999 04 0074 150 </w:t>
            </w:r>
          </w:p>
        </w:tc>
        <w:tc>
          <w:tcPr>
            <w:tcW w:w="7448" w:type="dxa"/>
            <w:shd w:val="clear" w:color="auto" w:fill="auto"/>
            <w:hideMark/>
          </w:tcPr>
          <w:p w:rsidR="00507041" w:rsidRDefault="00507041" w:rsidP="00AE62FA">
            <w:r>
              <w:t>Межбюджетные трансферты, передаваемые бюджетам городских округов области на создание условий для осуществления присмотра и ухода за детьми в группах продленного дня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162 432,0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 </w:t>
            </w:r>
          </w:p>
        </w:tc>
      </w:tr>
      <w:tr w:rsidR="00507041" w:rsidTr="00507041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07041" w:rsidRDefault="00507041" w:rsidP="00AE62FA">
            <w:pPr>
              <w:jc w:val="center"/>
            </w:pPr>
            <w:r>
              <w:t xml:space="preserve">2 02 49999 04 0078 150 </w:t>
            </w:r>
          </w:p>
        </w:tc>
        <w:tc>
          <w:tcPr>
            <w:tcW w:w="7448" w:type="dxa"/>
            <w:shd w:val="clear" w:color="auto" w:fill="auto"/>
            <w:hideMark/>
          </w:tcPr>
          <w:p w:rsidR="00507041" w:rsidRDefault="00507041" w:rsidP="00AE62FA">
            <w:r>
              <w:t>Межбюджетные трансферты, передаваемые бюджетам городских округов области на реализацию мероприятий по развитию инфраструктуры физической культуры и спорта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8 000,0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 </w:t>
            </w:r>
          </w:p>
        </w:tc>
      </w:tr>
      <w:tr w:rsidR="00507041" w:rsidTr="00507041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07041" w:rsidRDefault="00507041" w:rsidP="00AE62FA">
            <w:pPr>
              <w:jc w:val="center"/>
            </w:pPr>
            <w:r>
              <w:t xml:space="preserve">2 02 49999 04 0082 150 </w:t>
            </w:r>
          </w:p>
        </w:tc>
        <w:tc>
          <w:tcPr>
            <w:tcW w:w="7448" w:type="dxa"/>
            <w:shd w:val="clear" w:color="auto" w:fill="auto"/>
            <w:hideMark/>
          </w:tcPr>
          <w:p w:rsidR="00507041" w:rsidRDefault="00507041" w:rsidP="00AE62FA">
            <w:r>
              <w:t>Межбюджетные трансферты, передаваемые бюджетам городских округов области на 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232 294,6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 </w:t>
            </w:r>
          </w:p>
        </w:tc>
      </w:tr>
      <w:tr w:rsidR="00507041" w:rsidTr="00507041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07041" w:rsidRDefault="00507041" w:rsidP="00AE62FA">
            <w:pPr>
              <w:jc w:val="center"/>
            </w:pPr>
            <w:r>
              <w:lastRenderedPageBreak/>
              <w:t xml:space="preserve">2 18 00000 00 0000 000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507041" w:rsidRDefault="00507041" w:rsidP="00AE62FA">
            <w:r>
              <w:t>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5 278,5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 </w:t>
            </w:r>
          </w:p>
        </w:tc>
      </w:tr>
      <w:tr w:rsidR="00507041" w:rsidTr="00507041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07041" w:rsidRDefault="00507041" w:rsidP="00AE62FA">
            <w:pPr>
              <w:jc w:val="center"/>
            </w:pPr>
            <w:r>
              <w:t xml:space="preserve">2 18 04000 04 0000 150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507041" w:rsidRDefault="00507041" w:rsidP="00AE62FA">
            <w:r>
              <w:t>Доходы бюджетов городских округов от возврата организациями остатков субсидий прошлых лет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5 278,5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 </w:t>
            </w:r>
          </w:p>
        </w:tc>
      </w:tr>
      <w:tr w:rsidR="00507041" w:rsidTr="00507041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07041" w:rsidRDefault="00507041" w:rsidP="00AE62FA">
            <w:pPr>
              <w:jc w:val="center"/>
            </w:pPr>
            <w:r>
              <w:t xml:space="preserve">2 19 00000 00 0000 000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507041" w:rsidRDefault="00507041" w:rsidP="00AE62FA">
            <w: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rPr>
                <w:color w:val="FF0000"/>
              </w:rPr>
              <w:t>-20 842,7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 </w:t>
            </w:r>
          </w:p>
        </w:tc>
      </w:tr>
      <w:tr w:rsidR="00507041" w:rsidTr="00507041">
        <w:trPr>
          <w:cantSplit/>
        </w:trPr>
        <w:tc>
          <w:tcPr>
            <w:tcW w:w="2594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507041" w:rsidRDefault="00507041" w:rsidP="00AE62FA">
            <w:pPr>
              <w:jc w:val="center"/>
            </w:pPr>
            <w:r>
              <w:t xml:space="preserve">2 19 00000 04 0000 150 </w:t>
            </w:r>
          </w:p>
        </w:tc>
        <w:tc>
          <w:tcPr>
            <w:tcW w:w="7448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507041" w:rsidRDefault="00507041" w:rsidP="00AE62FA">
            <w: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57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rPr>
                <w:color w:val="FF0000"/>
              </w:rPr>
              <w:t>-20 842,7</w:t>
            </w:r>
          </w:p>
        </w:tc>
        <w:tc>
          <w:tcPr>
            <w:tcW w:w="158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 </w:t>
            </w:r>
          </w:p>
        </w:tc>
        <w:tc>
          <w:tcPr>
            <w:tcW w:w="158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 </w:t>
            </w:r>
          </w:p>
        </w:tc>
      </w:tr>
      <w:tr w:rsidR="00507041" w:rsidTr="00507041">
        <w:trPr>
          <w:cantSplit/>
        </w:trPr>
        <w:tc>
          <w:tcPr>
            <w:tcW w:w="25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7041" w:rsidRDefault="00507041" w:rsidP="00AE62FA">
            <w:r>
              <w:t> </w:t>
            </w:r>
          </w:p>
        </w:tc>
        <w:tc>
          <w:tcPr>
            <w:tcW w:w="74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7041" w:rsidRDefault="00507041" w:rsidP="00AE62FA">
            <w:r>
              <w:t>ВСЕГО:</w:t>
            </w:r>
          </w:p>
        </w:tc>
        <w:tc>
          <w:tcPr>
            <w:tcW w:w="15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25 317 448,5</w:t>
            </w:r>
          </w:p>
        </w:tc>
        <w:tc>
          <w:tcPr>
            <w:tcW w:w="158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7041" w:rsidRDefault="00507041" w:rsidP="00AE62FA">
            <w:pPr>
              <w:jc w:val="right"/>
            </w:pPr>
            <w:r>
              <w:t>20 850 363,4</w:t>
            </w:r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7041" w:rsidRDefault="00507041" w:rsidP="00AE62FA">
            <w:pPr>
              <w:jc w:val="right"/>
            </w:pPr>
            <w:r>
              <w:t>21 471 633,4</w:t>
            </w:r>
          </w:p>
        </w:tc>
      </w:tr>
      <w:tr w:rsidR="00507041" w:rsidTr="00507041">
        <w:trPr>
          <w:cantSplit/>
        </w:trPr>
        <w:tc>
          <w:tcPr>
            <w:tcW w:w="25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7041" w:rsidRDefault="00507041" w:rsidP="00AE62FA"/>
        </w:tc>
        <w:tc>
          <w:tcPr>
            <w:tcW w:w="74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7041" w:rsidRDefault="00507041" w:rsidP="00AE62FA"/>
        </w:tc>
        <w:tc>
          <w:tcPr>
            <w:tcW w:w="15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7041" w:rsidRDefault="00507041" w:rsidP="00AE62FA"/>
        </w:tc>
        <w:tc>
          <w:tcPr>
            <w:tcW w:w="3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7041" w:rsidRDefault="00507041" w:rsidP="00AE62FA"/>
        </w:tc>
        <w:tc>
          <w:tcPr>
            <w:tcW w:w="12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7041" w:rsidRDefault="00507041" w:rsidP="00AE62FA"/>
        </w:tc>
        <w:tc>
          <w:tcPr>
            <w:tcW w:w="15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7041" w:rsidRDefault="00507041" w:rsidP="00AE62FA"/>
        </w:tc>
      </w:tr>
      <w:tr w:rsidR="00507041" w:rsidTr="00507041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7041" w:rsidRDefault="00507041" w:rsidP="00AE62FA"/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7041" w:rsidRDefault="00507041" w:rsidP="00AE62FA"/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7041" w:rsidRDefault="00507041" w:rsidP="00AE62FA"/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7041" w:rsidRDefault="00507041" w:rsidP="00AE62FA"/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7041" w:rsidRDefault="00507041" w:rsidP="00AE62FA"/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7041" w:rsidRDefault="00507041" w:rsidP="00AE62FA"/>
        </w:tc>
      </w:tr>
      <w:tr w:rsidR="00507041" w:rsidTr="00507041">
        <w:trPr>
          <w:cantSplit/>
        </w:trPr>
        <w:tc>
          <w:tcPr>
            <w:tcW w:w="100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7041" w:rsidRDefault="00507041" w:rsidP="00AE62FA"/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7041" w:rsidRDefault="00507041" w:rsidP="00AE62FA"/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7041" w:rsidRDefault="00507041" w:rsidP="00AE62FA"/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7041" w:rsidRDefault="00507041" w:rsidP="00AE62FA"/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7041" w:rsidRDefault="00507041" w:rsidP="00AE62FA"/>
        </w:tc>
      </w:tr>
      <w:tr w:rsidR="00507041" w:rsidTr="00507041">
        <w:trPr>
          <w:cantSplit/>
        </w:trPr>
        <w:tc>
          <w:tcPr>
            <w:tcW w:w="100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7041" w:rsidRDefault="00507041" w:rsidP="00AE62FA"/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7041" w:rsidRDefault="00507041" w:rsidP="00AE62FA"/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7041" w:rsidRDefault="00507041" w:rsidP="00AE62FA"/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7041" w:rsidRDefault="00507041" w:rsidP="00AE62FA"/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7041" w:rsidRDefault="00507041" w:rsidP="00AE62FA"/>
        </w:tc>
      </w:tr>
      <w:tr w:rsidR="00507041" w:rsidTr="00507041">
        <w:trPr>
          <w:cantSplit/>
        </w:trPr>
        <w:tc>
          <w:tcPr>
            <w:tcW w:w="100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7041" w:rsidRDefault="00507041" w:rsidP="00AE62FA"/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7041" w:rsidRDefault="00507041" w:rsidP="00AE62FA"/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7041" w:rsidRDefault="00507041" w:rsidP="00AE62FA"/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7041" w:rsidRDefault="00507041" w:rsidP="00AE62FA"/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7041" w:rsidRDefault="00507041" w:rsidP="00AE62FA"/>
        </w:tc>
      </w:tr>
    </w:tbl>
    <w:p w:rsidR="00507041" w:rsidRPr="000E7004" w:rsidRDefault="00507041" w:rsidP="00507041"/>
    <w:p w:rsidR="00E2598B" w:rsidRPr="00507041" w:rsidRDefault="00E2598B" w:rsidP="00507041"/>
    <w:sectPr w:rsidR="00E2598B" w:rsidRPr="00507041" w:rsidSect="00FB2DA3">
      <w:headerReference w:type="even" r:id="rId7"/>
      <w:headerReference w:type="default" r:id="rId8"/>
      <w:pgSz w:w="16838" w:h="11906" w:orient="landscape"/>
      <w:pgMar w:top="1701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D03C2" w:rsidRDefault="002D03C2" w:rsidP="00507041">
      <w:r>
        <w:separator/>
      </w:r>
    </w:p>
  </w:endnote>
  <w:endnote w:type="continuationSeparator" w:id="1">
    <w:p w:rsidR="002D03C2" w:rsidRDefault="002D03C2" w:rsidP="005070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D03C2" w:rsidRDefault="002D03C2" w:rsidP="00507041">
      <w:r>
        <w:separator/>
      </w:r>
    </w:p>
  </w:footnote>
  <w:footnote w:type="continuationSeparator" w:id="1">
    <w:p w:rsidR="002D03C2" w:rsidRDefault="002D03C2" w:rsidP="0050704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7041" w:rsidRDefault="00874E64" w:rsidP="003F3F6E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507041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507041" w:rsidRDefault="00507041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7041" w:rsidRDefault="00874E64" w:rsidP="003F3F6E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507041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1230A1">
      <w:rPr>
        <w:rStyle w:val="a7"/>
        <w:noProof/>
      </w:rPr>
      <w:t>14</w:t>
    </w:r>
    <w:r>
      <w:rPr>
        <w:rStyle w:val="a7"/>
      </w:rPr>
      <w:fldChar w:fldCharType="end"/>
    </w:r>
  </w:p>
  <w:p w:rsidR="00507041" w:rsidRDefault="00507041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attachedTemplate r:id="rId1"/>
  <w:defaultTabStop w:val="708"/>
  <w:drawingGridHorizontalSpacing w:val="120"/>
  <w:displayHorizontalDrawingGridEvery w:val="2"/>
  <w:characterSpacingControl w:val="doNotCompress"/>
  <w:hdrShapeDefaults>
    <o:shapedefaults v:ext="edit" spidmax="18434"/>
  </w:hdrShapeDefaults>
  <w:footnotePr>
    <w:footnote w:id="0"/>
    <w:footnote w:id="1"/>
  </w:footnotePr>
  <w:endnotePr>
    <w:endnote w:id="0"/>
    <w:endnote w:id="1"/>
  </w:endnotePr>
  <w:compat/>
  <w:rsids>
    <w:rsidRoot w:val="00507041"/>
    <w:rsid w:val="001230A1"/>
    <w:rsid w:val="00182C78"/>
    <w:rsid w:val="002C3F39"/>
    <w:rsid w:val="002D03C2"/>
    <w:rsid w:val="00421F20"/>
    <w:rsid w:val="00507041"/>
    <w:rsid w:val="006808C6"/>
    <w:rsid w:val="006F7CEF"/>
    <w:rsid w:val="007E4593"/>
    <w:rsid w:val="00870D8A"/>
    <w:rsid w:val="00874E64"/>
    <w:rsid w:val="00A24CAF"/>
    <w:rsid w:val="00B912FD"/>
    <w:rsid w:val="00BD3B76"/>
    <w:rsid w:val="00CF5487"/>
    <w:rsid w:val="00D62203"/>
    <w:rsid w:val="00D93117"/>
    <w:rsid w:val="00D97131"/>
    <w:rsid w:val="00DF1855"/>
    <w:rsid w:val="00E2598B"/>
    <w:rsid w:val="00F6400A"/>
    <w:rsid w:val="00FB2D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50704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507041"/>
  </w:style>
  <w:style w:type="paragraph" w:styleId="a5">
    <w:name w:val="footer"/>
    <w:basedOn w:val="a"/>
    <w:link w:val="a6"/>
    <w:uiPriority w:val="99"/>
    <w:semiHidden/>
    <w:unhideWhenUsed/>
    <w:rsid w:val="0050704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07041"/>
  </w:style>
  <w:style w:type="character" w:styleId="a7">
    <w:name w:val="page number"/>
    <w:basedOn w:val="a0"/>
    <w:uiPriority w:val="99"/>
    <w:semiHidden/>
    <w:unhideWhenUsed/>
    <w:rsid w:val="0050704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AHARO~1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8</TotalTime>
  <Pages>14</Pages>
  <Words>3807</Words>
  <Characters>21700</Characters>
  <Application>Microsoft Office Word</Application>
  <DocSecurity>0</DocSecurity>
  <Lines>180</Lines>
  <Paragraphs>50</Paragraphs>
  <ScaleCrop>false</ScaleCrop>
  <Company/>
  <LinksUpToDate>false</LinksUpToDate>
  <CharactersWithSpaces>25457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ZaharovaEA</dc:creator>
  <cp:lastModifiedBy>AcstVS</cp:lastModifiedBy>
  <cp:revision>6</cp:revision>
  <dcterms:created xsi:type="dcterms:W3CDTF">2022-10-27T06:09:00Z</dcterms:created>
  <dcterms:modified xsi:type="dcterms:W3CDTF">2022-10-27T06:54:00Z</dcterms:modified>
</cp:coreProperties>
</file>